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749" w:rsidRPr="00B173B2" w:rsidRDefault="002C5749" w:rsidP="002C5749">
      <w:pPr>
        <w:ind w:left="5670"/>
        <w:rPr>
          <w:b/>
        </w:rPr>
      </w:pPr>
      <w:bookmarkStart w:id="0" w:name="_GoBack"/>
      <w:bookmarkEnd w:id="0"/>
      <w:r w:rsidRPr="00B173B2">
        <w:rPr>
          <w:b/>
        </w:rPr>
        <w:t>УТВЕРЖДАЮ</w:t>
      </w:r>
    </w:p>
    <w:p w:rsidR="002C5749" w:rsidRPr="00B173B2" w:rsidRDefault="00EF12EF" w:rsidP="002C5749">
      <w:pPr>
        <w:ind w:left="5670"/>
      </w:pPr>
      <w:fldSimple w:instr=" DOCVARIABLE &quot;boss_state&quot; \* MERGEFORMAT ">
        <w:r w:rsidR="00346DCC">
          <w:t>Руководитель испытательной лаборатории ООО "ТрудЭксперт"</w:t>
        </w:r>
      </w:fldSimple>
    </w:p>
    <w:p w:rsidR="002C5749" w:rsidRPr="00B173B2" w:rsidRDefault="002C5749" w:rsidP="002C5749">
      <w:pPr>
        <w:ind w:left="5670"/>
      </w:pPr>
      <w:r w:rsidRPr="00B173B2">
        <w:t xml:space="preserve">_________ </w:t>
      </w:r>
      <w:fldSimple w:instr=" DOCVARIABLE &quot;boss_fio2&quot; \* MERGEFORMAT ">
        <w:r w:rsidR="00346DCC">
          <w:t>С. А. Богомолов</w:t>
        </w:r>
      </w:fldSimple>
    </w:p>
    <w:p w:rsidR="002C5749" w:rsidRPr="00B173B2" w:rsidRDefault="002C5749" w:rsidP="002C5749">
      <w:pPr>
        <w:ind w:left="5670" w:firstLine="708"/>
      </w:pPr>
      <w:r w:rsidRPr="00B173B2">
        <w:t xml:space="preserve"> </w:t>
      </w:r>
      <w:fldSimple w:instr=" DOCVARIABLE sign_date \* MERGEFORMAT ">
        <w:r w:rsidR="00CE7246">
          <w:t xml:space="preserve">19.04.2022 </w:t>
        </w:r>
      </w:fldSimple>
    </w:p>
    <w:p w:rsidR="002C5749" w:rsidRPr="00B173B2" w:rsidRDefault="002C5749" w:rsidP="002C5749">
      <w:pPr>
        <w:ind w:left="4956" w:firstLine="708"/>
      </w:pPr>
      <w:r w:rsidRPr="00B173B2">
        <w:t>МП</w:t>
      </w:r>
    </w:p>
    <w:p w:rsidR="002C5749" w:rsidRPr="00B173B2" w:rsidRDefault="002C5749" w:rsidP="002C5749">
      <w:pPr>
        <w:ind w:left="6238" w:firstLine="708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4"/>
        <w:gridCol w:w="4814"/>
      </w:tblGrid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(ООО "ТрудЭксперт")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Регистрационный номер - 162 от 30.11.2015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346DCC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  <w:p w:rsidR="002C5749" w:rsidRPr="00B173B2" w:rsidRDefault="00346DCC" w:rsidP="00CB6680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тел. (831) 283-02-66, e-mail: lab@trudexpert.info</w:t>
            </w:r>
          </w:p>
        </w:tc>
      </w:tr>
      <w:tr w:rsidR="002C5749" w:rsidRPr="00B173B2" w:rsidTr="00CB6680">
        <w:trPr>
          <w:jc w:val="center"/>
        </w:trPr>
        <w:tc>
          <w:tcPr>
            <w:tcW w:w="500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173B2">
              <w:rPr>
                <w:color w:val="000000"/>
                <w:sz w:val="18"/>
                <w:szCs w:val="18"/>
                <w:vertAlign w:val="superscript"/>
              </w:rPr>
              <w:t>(</w:t>
            </w:r>
            <w:r w:rsidR="00EF45AF" w:rsidRPr="00B173B2">
              <w:rPr>
                <w:color w:val="000000"/>
                <w:sz w:val="18"/>
                <w:szCs w:val="18"/>
                <w:vertAlign w:val="superscript"/>
              </w:rPr>
              <w:t xml:space="preserve">полное и сокращенное 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 xml:space="preserve">наименование </w:t>
            </w:r>
            <w:r w:rsidRPr="00B173B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173B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наименование, адрес фактического места осуществления деятельности испытательной лаборатории, номер телефона, адрес электронной почты испытательной лаборатории)</w:t>
            </w:r>
            <w:bookmarkStart w:id="1" w:name="att_org_header"/>
            <w:bookmarkEnd w:id="1"/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2C5749" w:rsidP="00CB6680">
            <w:pPr>
              <w:jc w:val="center"/>
              <w:rPr>
                <w:color w:val="000000"/>
                <w:sz w:val="18"/>
                <w:szCs w:val="18"/>
              </w:rPr>
            </w:pPr>
            <w:r w:rsidRPr="00B173B2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2C5749" w:rsidRPr="00B173B2" w:rsidTr="00CB6680">
        <w:trPr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5749" w:rsidRPr="00B173B2" w:rsidRDefault="00346DCC" w:rsidP="00CB668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2C5749" w:rsidRPr="00B173B2" w:rsidRDefault="002C5749" w:rsidP="002C5749">
      <w:pPr>
        <w:pStyle w:val="1"/>
      </w:pPr>
    </w:p>
    <w:p w:rsidR="00FB001B" w:rsidRPr="00B173B2" w:rsidRDefault="00367816" w:rsidP="00367816">
      <w:pPr>
        <w:pStyle w:val="1"/>
      </w:pPr>
      <w:r w:rsidRPr="00B173B2">
        <w:t>ПРОТОКОЛ</w:t>
      </w:r>
      <w:r w:rsidR="00FB001B" w:rsidRPr="00B173B2">
        <w:rPr>
          <w:caps/>
        </w:rPr>
        <w:br/>
      </w:r>
      <w:r w:rsidR="00B173B2">
        <w:t>испытаний</w:t>
      </w:r>
      <w:r w:rsidR="003B1C63" w:rsidRPr="00B173B2">
        <w:t xml:space="preserve"> показателей</w:t>
      </w:r>
      <w:r w:rsidR="00754D38" w:rsidRPr="00B173B2">
        <w:t xml:space="preserve"> </w:t>
      </w:r>
      <w:r w:rsidR="009F33A4" w:rsidRPr="00B173B2">
        <w:t>напряженности</w:t>
      </w:r>
      <w:r w:rsidR="00F84972" w:rsidRPr="00B173B2"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r w:rsidRPr="00B173B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B173B2" w:rsidRDefault="00EF12E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41А (39А)5192022Н</w:t>
            </w:r>
          </w:p>
        </w:tc>
      </w:tr>
      <w:tr w:rsidR="00FB001B" w:rsidRPr="00B173B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B173B2" w:rsidRDefault="00FB001B" w:rsidP="00883461">
            <w:pPr>
              <w:pStyle w:val="a9"/>
              <w:rPr>
                <w:bCs/>
              </w:rPr>
            </w:pPr>
            <w:r w:rsidRPr="00B173B2">
              <w:rPr>
                <w:vertAlign w:val="superscript"/>
              </w:rPr>
              <w:t>(</w:t>
            </w:r>
            <w:r w:rsidR="002C5749" w:rsidRPr="00B173B2">
              <w:rPr>
                <w:vertAlign w:val="superscript"/>
              </w:rPr>
              <w:t>регистрационный номер протокола</w:t>
            </w:r>
            <w:r w:rsidRPr="00B173B2">
              <w:rPr>
                <w:vertAlign w:val="superscript"/>
              </w:rPr>
              <w:t>)</w:t>
            </w:r>
          </w:p>
        </w:tc>
      </w:tr>
    </w:tbl>
    <w:p w:rsidR="00FB001B" w:rsidRPr="00B173B2" w:rsidRDefault="00FD2BA8" w:rsidP="002C5749">
      <w:pPr>
        <w:ind w:firstLine="709"/>
      </w:pPr>
      <w:r w:rsidRPr="00B173B2">
        <w:rPr>
          <w:rStyle w:val="a7"/>
        </w:rPr>
        <w:t xml:space="preserve">1. </w:t>
      </w:r>
      <w:r w:rsidR="00A6145B" w:rsidRPr="00B173B2">
        <w:rPr>
          <w:rStyle w:val="a7"/>
        </w:rPr>
        <w:t>Сведения о дате измерения и оформления протокола</w:t>
      </w:r>
      <w:r w:rsidR="00234932" w:rsidRPr="00B173B2">
        <w:rPr>
          <w:rStyle w:val="a7"/>
        </w:rPr>
        <w:t>:</w:t>
      </w:r>
      <w:r w:rsidR="00A6145B" w:rsidRPr="00B173B2">
        <w:t xml:space="preserve"> </w:t>
      </w:r>
    </w:p>
    <w:p w:rsidR="00A6145B" w:rsidRPr="00B173B2" w:rsidRDefault="00A6145B" w:rsidP="002C5749">
      <w:pPr>
        <w:ind w:firstLine="709"/>
      </w:pPr>
      <w:r w:rsidRPr="00B173B2">
        <w:t xml:space="preserve">1.1. Дата проведения измерений: </w:t>
      </w:r>
      <w:fldSimple w:instr=" DOCVARIABLE izm_date \* MERGEFORMAT ">
        <w:r w:rsidR="00CE7246">
          <w:t xml:space="preserve">29.03.2022 </w:t>
        </w:r>
      </w:fldSimple>
    </w:p>
    <w:p w:rsidR="00A6145B" w:rsidRPr="00B173B2" w:rsidRDefault="00A6145B" w:rsidP="002C5749">
      <w:pPr>
        <w:ind w:firstLine="709"/>
      </w:pPr>
      <w:r w:rsidRPr="00B173B2">
        <w:t>1.</w:t>
      </w:r>
      <w:r w:rsidR="00C11E1A" w:rsidRPr="00B173B2">
        <w:t>2</w:t>
      </w:r>
      <w:r w:rsidRPr="00B173B2">
        <w:t xml:space="preserve">. Дата оформления протокола: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fill_date \* MERGEFORMAT </w:instrText>
      </w:r>
      <w:r w:rsidR="009D19F2">
        <w:rPr>
          <w:bCs/>
        </w:rPr>
        <w:fldChar w:fldCharType="separate"/>
      </w:r>
      <w:r w:rsidR="00CE7246">
        <w:rPr>
          <w:bCs/>
        </w:rPr>
        <w:t xml:space="preserve">19.04.2022 </w:t>
      </w:r>
      <w:r w:rsidR="009D19F2">
        <w:fldChar w:fldCharType="end"/>
      </w:r>
    </w:p>
    <w:p w:rsidR="002C5749" w:rsidRPr="00B173B2" w:rsidRDefault="002C5749" w:rsidP="002C5749">
      <w:pPr>
        <w:pStyle w:val="a6"/>
        <w:ind w:firstLine="709"/>
      </w:pPr>
      <w:r w:rsidRPr="00B173B2">
        <w:t>2. Сведения о работодателе:</w:t>
      </w:r>
    </w:p>
    <w:p w:rsidR="002C5749" w:rsidRPr="00B173B2" w:rsidRDefault="002C5749" w:rsidP="002C5749">
      <w:pPr>
        <w:ind w:firstLine="709"/>
      </w:pPr>
      <w:r w:rsidRPr="00B173B2">
        <w:t>2.1. Наименование 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rbtd_name \* MERGEFORMAT </w:instrText>
      </w:r>
      <w:r w:rsidRPr="00B173B2">
        <w:rPr>
          <w:rStyle w:val="aa"/>
        </w:rPr>
        <w:fldChar w:fldCharType="separate"/>
      </w:r>
      <w:r w:rsidR="00EF12EF" w:rsidRPr="00EF12EF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2.2. Место нахождения и место осуществления деятельности работодателя: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rbtd_adr \* MERGEFORMAT </w:instrText>
      </w:r>
      <w:r w:rsidRPr="00B173B2">
        <w:rPr>
          <w:rStyle w:val="aa"/>
        </w:rPr>
        <w:fldChar w:fldCharType="separate"/>
      </w:r>
      <w:r w:rsidR="00EF12EF" w:rsidRPr="00EF12EF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t>2.3. Наименование структурного подразделения: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ceh_info \* MERGEFORMAT </w:instrText>
      </w:r>
      <w:r w:rsidRPr="00B173B2">
        <w:rPr>
          <w:rStyle w:val="aa"/>
        </w:rPr>
        <w:fldChar w:fldCharType="separate"/>
      </w:r>
      <w:r w:rsidR="00EF12EF" w:rsidRPr="00EF12EF">
        <w:rPr>
          <w:rStyle w:val="aa"/>
        </w:rPr>
        <w:t xml:space="preserve"> Педагогический персонал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2C5749" w:rsidRPr="00B173B2" w:rsidRDefault="002C5749" w:rsidP="002C5749">
      <w:pPr>
        <w:ind w:firstLine="709"/>
      </w:pPr>
      <w:r w:rsidRPr="00B173B2">
        <w:rPr>
          <w:color w:val="000000"/>
        </w:rPr>
        <w:t xml:space="preserve">2.4. Адрес проведения измерений: </w:t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fact_adr \* MERGEFORMAT </w:instrText>
      </w:r>
      <w:r w:rsidR="009D19F2">
        <w:rPr>
          <w:bCs/>
        </w:rPr>
        <w:fldChar w:fldCharType="separate"/>
      </w:r>
      <w:r w:rsidR="00EF12EF" w:rsidRPr="00EF12EF">
        <w:rPr>
          <w:bCs/>
        </w:rPr>
        <w:t xml:space="preserve"> </w:t>
      </w:r>
      <w:r w:rsidR="00EF12EF" w:rsidRPr="00EF12EF">
        <w:t xml:space="preserve">298600, Республика Крым, город Ялта, улица Манагарова, дом 2  </w:t>
      </w:r>
      <w:r w:rsidR="009D19F2">
        <w:fldChar w:fldCharType="end"/>
      </w:r>
    </w:p>
    <w:p w:rsidR="000624A8" w:rsidRPr="00B173B2" w:rsidRDefault="000624A8" w:rsidP="002C5749">
      <w:pPr>
        <w:pStyle w:val="a6"/>
        <w:ind w:firstLine="709"/>
      </w:pPr>
      <w:r w:rsidRPr="00B173B2">
        <w:t>3. Сведения о рабочем месте:</w:t>
      </w:r>
    </w:p>
    <w:p w:rsidR="000624A8" w:rsidRPr="00B173B2" w:rsidRDefault="000624A8" w:rsidP="002C5749">
      <w:pPr>
        <w:ind w:firstLine="709"/>
      </w:pPr>
      <w:r w:rsidRPr="00B173B2">
        <w:t>3.1. Номер рабочего места:</w:t>
      </w:r>
      <w:r w:rsidRPr="00B173B2">
        <w:rPr>
          <w:rStyle w:val="aa"/>
        </w:rPr>
        <w:t xml:space="preserve"> </w:t>
      </w:r>
      <w:r w:rsidRPr="00B173B2">
        <w:rPr>
          <w:u w:val="single"/>
        </w:rPr>
        <w:fldChar w:fldCharType="begin"/>
      </w:r>
      <w:r w:rsidRPr="00B173B2">
        <w:rPr>
          <w:u w:val="single"/>
        </w:rPr>
        <w:instrText xml:space="preserve"> DOCVARIABLE rm_number \* MERGEFORMAT </w:instrText>
      </w:r>
      <w:r w:rsidRPr="00B173B2">
        <w:rPr>
          <w:u w:val="single"/>
        </w:rPr>
        <w:fldChar w:fldCharType="separate"/>
      </w:r>
      <w:r w:rsidR="00EF12EF">
        <w:rPr>
          <w:u w:val="single"/>
        </w:rPr>
        <w:t xml:space="preserve"> 41А (39А)</w:t>
      </w:r>
      <w:r w:rsidRPr="00B173B2">
        <w:rPr>
          <w:u w:val="single"/>
        </w:rPr>
        <w:fldChar w:fldCharType="end"/>
      </w:r>
      <w:r w:rsidRPr="00B173B2">
        <w:rPr>
          <w:rStyle w:val="aa"/>
        </w:rPr>
        <w:t> </w:t>
      </w:r>
    </w:p>
    <w:p w:rsidR="000624A8" w:rsidRPr="00B173B2" w:rsidRDefault="000624A8" w:rsidP="002C5749">
      <w:pPr>
        <w:ind w:firstLine="709"/>
      </w:pPr>
      <w:r w:rsidRPr="00B173B2">
        <w:t>3.2. Наименование рабочего места: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rm_name \* MERGEFORMAT </w:instrText>
      </w:r>
      <w:r w:rsidRPr="00B173B2">
        <w:rPr>
          <w:rStyle w:val="aa"/>
        </w:rPr>
        <w:fldChar w:fldCharType="separate"/>
      </w:r>
      <w:r w:rsidR="00EF12EF" w:rsidRPr="00EF12EF">
        <w:rPr>
          <w:rStyle w:val="aa"/>
        </w:rPr>
        <w:t xml:space="preserve"> Учитель </w:t>
      </w:r>
      <w:r w:rsidRPr="00B173B2">
        <w:rPr>
          <w:rStyle w:val="aa"/>
        </w:rPr>
        <w:fldChar w:fldCharType="end"/>
      </w:r>
    </w:p>
    <w:p w:rsidR="000624A8" w:rsidRPr="00B173B2" w:rsidRDefault="000624A8" w:rsidP="002C5749">
      <w:pPr>
        <w:ind w:firstLine="709"/>
        <w:rPr>
          <w:rStyle w:val="aa"/>
        </w:rPr>
      </w:pPr>
      <w:r w:rsidRPr="00B173B2">
        <w:t>3.3. Код по ОК 016-94:</w:t>
      </w:r>
      <w:r w:rsidRPr="00B173B2">
        <w:rPr>
          <w:rStyle w:val="aa"/>
        </w:rPr>
        <w:t xml:space="preserve"> </w:t>
      </w:r>
      <w:r w:rsidRPr="00B173B2">
        <w:rPr>
          <w:rStyle w:val="aa"/>
        </w:rPr>
        <w:fldChar w:fldCharType="begin"/>
      </w:r>
      <w:r w:rsidRPr="00B173B2">
        <w:rPr>
          <w:rStyle w:val="aa"/>
        </w:rPr>
        <w:instrText xml:space="preserve"> DOCVARIABLE codeok \* MERGEFORMAT </w:instrText>
      </w:r>
      <w:r w:rsidRPr="00B173B2">
        <w:rPr>
          <w:rStyle w:val="aa"/>
        </w:rPr>
        <w:fldChar w:fldCharType="separate"/>
      </w:r>
      <w:r w:rsidR="00EF12EF" w:rsidRPr="00EF12EF">
        <w:rPr>
          <w:rStyle w:val="aa"/>
        </w:rPr>
        <w:t xml:space="preserve"> 27244 </w:t>
      </w:r>
      <w:r w:rsidRPr="00B173B2">
        <w:rPr>
          <w:rStyle w:val="aa"/>
        </w:rPr>
        <w:fldChar w:fldCharType="end"/>
      </w:r>
      <w:r w:rsidRPr="00B173B2">
        <w:rPr>
          <w:rStyle w:val="aa"/>
        </w:rPr>
        <w:t> </w:t>
      </w:r>
    </w:p>
    <w:p w:rsidR="0018651F" w:rsidRPr="00B173B2" w:rsidRDefault="0018651F" w:rsidP="002C5749">
      <w:pPr>
        <w:ind w:firstLine="709"/>
      </w:pPr>
      <w:r w:rsidRPr="00B173B2">
        <w:t xml:space="preserve">3.4. Краткое описание выполняемой работы: </w:t>
      </w:r>
      <w:fldSimple w:instr=" DOCVARIABLE operac \* MERGEFORMAT ">
        <w:r w:rsidR="00EB3C1B" w:rsidRPr="00EB3C1B">
          <w:t xml:space="preserve"> Работа с детьми </w:t>
        </w:r>
      </w:fldSimple>
    </w:p>
    <w:p w:rsidR="0081642C" w:rsidRPr="00B173B2" w:rsidRDefault="008943C6" w:rsidP="002C5749">
      <w:pPr>
        <w:pStyle w:val="a6"/>
        <w:ind w:firstLine="709"/>
      </w:pPr>
      <w:r w:rsidRPr="00B173B2">
        <w:t>4</w:t>
      </w:r>
      <w:r w:rsidR="0081642C" w:rsidRPr="00B173B2">
        <w:t xml:space="preserve">. Сведения о применяемых средствах измерения (СИ): </w:t>
      </w:r>
      <w:fldSimple w:instr=" DOCVARIABLE izm_tools \* MERGEFORMAT ">
        <w:r w:rsidR="00EF12EF" w:rsidRPr="00EF12EF">
          <w:t xml:space="preserve">    </w:t>
        </w:r>
      </w:fldSimple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928"/>
        <w:gridCol w:w="1007"/>
        <w:gridCol w:w="1662"/>
        <w:gridCol w:w="1086"/>
        <w:gridCol w:w="1262"/>
        <w:gridCol w:w="1295"/>
      </w:tblGrid>
      <w:tr w:rsidR="0081642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3" w:name="si_table2"/>
            <w:bookmarkStart w:id="4" w:name="si_table2_num_table_col"/>
            <w:bookmarkEnd w:id="3"/>
            <w:bookmarkEnd w:id="4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5" w:name="si_table2_name_table_col"/>
            <w:bookmarkEnd w:id="5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6" w:name="si_table2_fnum_table_col"/>
            <w:bookmarkEnd w:id="6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7" w:name="si_table2_test_table_col"/>
            <w:bookmarkEnd w:id="7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1642C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8" w:name="si_table2_test_period_table_col"/>
            <w:bookmarkEnd w:id="8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9" w:name="si_table2_err_table_col"/>
            <w:bookmarkEnd w:id="9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1642C" w:rsidRPr="00B173B2" w:rsidRDefault="0081642C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0" w:name="si_table2_cond_table_col"/>
            <w:bookmarkEnd w:id="10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11" w:name="si_table2_id_158"/>
            <w:bookmarkEnd w:id="11"/>
            <w:r>
              <w:rPr>
                <w:sz w:val="18"/>
                <w:szCs w:val="18"/>
              </w:rPr>
              <w:t>Секундомер механический "СОСпр-2б-2-000"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0230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С-БН/11-102021/101324738, выдал ФБУ "Государственный региональный центр стандартизации, метрологии и испытаний в Нижегородской области"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11.10.2021-10.10.2022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класс точности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 измерении интервала времени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60 мин допускается основная погрешность: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(20 ± 5) °C - в пределах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1,8 с, при температуре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°C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°C - в пределах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5,4 с; диапазоны значений пределов измерений: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0,2 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60 с,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1 мин до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мин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-20 °С 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+40 °С</w:t>
            </w:r>
          </w:p>
        </w:tc>
      </w:tr>
    </w:tbl>
    <w:p w:rsidR="008A4326" w:rsidRPr="00B173B2" w:rsidRDefault="008943C6" w:rsidP="002C5749">
      <w:pPr>
        <w:pStyle w:val="a6"/>
        <w:ind w:firstLine="709"/>
      </w:pPr>
      <w:r w:rsidRPr="00B173B2">
        <w:t>5</w:t>
      </w:r>
      <w:r w:rsidR="008A4326" w:rsidRPr="00B173B2">
        <w:t>.</w:t>
      </w:r>
      <w:r w:rsidR="00B210A8" w:rsidRPr="00B173B2">
        <w:t xml:space="preserve"> Сведения о средствах измерений параметров окружающей среды и вспомогательном оборудовании: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2762"/>
        <w:gridCol w:w="1007"/>
        <w:gridCol w:w="1392"/>
        <w:gridCol w:w="1086"/>
        <w:gridCol w:w="1361"/>
        <w:gridCol w:w="1632"/>
      </w:tblGrid>
      <w:tr w:rsidR="008A4326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2" w:name="si_table2_os"/>
            <w:bookmarkStart w:id="13" w:name="si_table2_os_num_table_col"/>
            <w:bookmarkEnd w:id="12"/>
            <w:bookmarkEnd w:id="13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4" w:name="si_table2_os_name_table_col"/>
            <w:bookmarkEnd w:id="14"/>
            <w:r w:rsidRPr="00B173B2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5" w:name="si_table2_os_fnum_table_col"/>
            <w:bookmarkEnd w:id="15"/>
            <w:r w:rsidRPr="00B173B2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6" w:name="si_table2_os_test_table_col"/>
            <w:bookmarkEnd w:id="16"/>
            <w:r w:rsidRPr="00B173B2">
              <w:rPr>
                <w:sz w:val="18"/>
                <w:szCs w:val="18"/>
              </w:rPr>
              <w:t>Номер свидетельства о поверке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8A4326" w:rsidRPr="00B173B2" w:rsidRDefault="002C5749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7" w:name="si_table2_os_test_period_table_col"/>
            <w:bookmarkEnd w:id="17"/>
            <w:r w:rsidRPr="00B173B2">
              <w:rPr>
                <w:sz w:val="18"/>
                <w:szCs w:val="18"/>
              </w:rPr>
              <w:t>Срок действия поверки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8" w:name="si_table2_os_err_table_col"/>
            <w:bookmarkEnd w:id="18"/>
            <w:r w:rsidRPr="00B173B2">
              <w:rPr>
                <w:sz w:val="18"/>
                <w:szCs w:val="18"/>
              </w:rPr>
              <w:t>Погрешность измерения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8A4326" w:rsidRPr="00B173B2" w:rsidRDefault="008A4326" w:rsidP="00780090">
            <w:pPr>
              <w:pStyle w:val="a8"/>
              <w:suppressAutoHyphens/>
              <w:rPr>
                <w:sz w:val="18"/>
                <w:szCs w:val="18"/>
              </w:rPr>
            </w:pPr>
            <w:bookmarkStart w:id="19" w:name="si_table2_os_cond_table_col"/>
            <w:bookmarkEnd w:id="19"/>
            <w:r w:rsidRPr="00B173B2">
              <w:rPr>
                <w:sz w:val="18"/>
                <w:szCs w:val="18"/>
              </w:rPr>
              <w:t>Условия эксплуатации</w:t>
            </w:r>
          </w:p>
        </w:tc>
      </w:tr>
      <w:tr w:rsidR="00346DCC" w:rsidRPr="00B173B2" w:rsidTr="002C5749">
        <w:trPr>
          <w:jc w:val="center"/>
        </w:trPr>
        <w:tc>
          <w:tcPr>
            <w:tcW w:w="19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836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20" w:name="si_table2_os_id_256"/>
            <w:bookmarkEnd w:id="20"/>
            <w:r>
              <w:rPr>
                <w:sz w:val="18"/>
                <w:szCs w:val="18"/>
              </w:rPr>
              <w:t>Измеритель параметров микроклимата "Метеоскоп-М"</w:t>
            </w:r>
          </w:p>
        </w:tc>
        <w:tc>
          <w:tcPr>
            <w:tcW w:w="541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143315</w:t>
            </w:r>
          </w:p>
        </w:tc>
        <w:tc>
          <w:tcPr>
            <w:tcW w:w="546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С-М/07-06-2021/68786228, выдал ФГУП "ВНИИМС"</w:t>
            </w:r>
          </w:p>
        </w:tc>
        <w:tc>
          <w:tcPr>
            <w:tcW w:w="543" w:type="pct"/>
            <w:shd w:val="clear" w:color="auto" w:fill="auto"/>
            <w:vAlign w:val="center"/>
          </w:tcPr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07.06.2021-06.06.2023</w:t>
            </w:r>
          </w:p>
        </w:tc>
        <w:tc>
          <w:tcPr>
            <w:tcW w:w="643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0,2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скорость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(0,1 - 1)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(0,05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для (1 - 20) м/с: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(0,1 + 0,05·V) м/с, где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 - значение измеряемой скорости;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± 3 %;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атмосферное давление: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± 0,13 кПа;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температуры: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-40 °С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относительной влажности: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(3 - 97) %;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скорости воздушного потока: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(0,1 - 20) м/с;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пределы измерений давления: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(80,0 - 110,0) кПа</w:t>
            </w:r>
          </w:p>
        </w:tc>
        <w:tc>
          <w:tcPr>
            <w:tcW w:w="700" w:type="pct"/>
            <w:shd w:val="clear" w:color="auto" w:fill="auto"/>
            <w:vAlign w:val="center"/>
          </w:tcPr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Температура окружающего воздуха: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-20 °С до +55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 = 25 °С до 90 %;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сенсометрический щуп: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температура окружающего воздуха от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-40 °С до +85 °С; </w:t>
            </w:r>
          </w:p>
          <w:p w:rsidR="00346DCC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относительная влажность воздуха при </w:t>
            </w:r>
          </w:p>
          <w:p w:rsidR="00346DCC" w:rsidRPr="00B173B2" w:rsidRDefault="00346DCC" w:rsidP="00780090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 = 25 °С до 97 %</w:t>
            </w:r>
          </w:p>
        </w:tc>
      </w:tr>
    </w:tbl>
    <w:p w:rsidR="0081642C" w:rsidRPr="00B173B2" w:rsidRDefault="008943C6" w:rsidP="002C5749">
      <w:pPr>
        <w:pStyle w:val="a6"/>
        <w:ind w:firstLine="709"/>
      </w:pPr>
      <w:r w:rsidRPr="00B173B2">
        <w:t>6</w:t>
      </w:r>
      <w:r w:rsidR="0081642C" w:rsidRPr="00B173B2">
        <w:t>. Нормативные документы, устанавливающие метод и требования проведения к проведению измерений: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81642C" w:rsidRPr="00B173B2" w:rsidTr="00780090">
        <w:tc>
          <w:tcPr>
            <w:tcW w:w="417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1" w:name="nd_table2_num_table_col"/>
            <w:bookmarkEnd w:id="21"/>
            <w:r w:rsidRPr="00B173B2">
              <w:t>№</w:t>
            </w:r>
            <w:bookmarkStart w:id="22" w:name="nd_table2"/>
            <w:bookmarkEnd w:id="22"/>
          </w:p>
        </w:tc>
        <w:tc>
          <w:tcPr>
            <w:tcW w:w="10003" w:type="dxa"/>
            <w:shd w:val="clear" w:color="auto" w:fill="auto"/>
            <w:vAlign w:val="center"/>
          </w:tcPr>
          <w:p w:rsidR="0081642C" w:rsidRPr="00B173B2" w:rsidRDefault="0081642C" w:rsidP="0081642C">
            <w:pPr>
              <w:pStyle w:val="a8"/>
            </w:pPr>
            <w:bookmarkStart w:id="23" w:name="nd_table2_name_table_col"/>
            <w:bookmarkEnd w:id="23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346DCC" w:rsidP="0081642C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24" w:name="nd_table2_id_203"/>
            <w:bookmarkEnd w:id="24"/>
            <w:r>
              <w:t>Методика измерений показателей напряженности трудового процесса для целей специальной оценки условий труда МИ НТП.ИНТ-17.01-2018, свидетельство об аттестации №222.0249/RA.RU.311866/2018, сведения о регистрации в Федеральном информационном фонде ФР.1.33.2019.33231. Утверждена 06 декабря 2018 г. приказом Генерального директора АО КИОУТ № 010-ОД.</w:t>
            </w:r>
          </w:p>
        </w:tc>
      </w:tr>
    </w:tbl>
    <w:p w:rsidR="00F0409B" w:rsidRPr="00B173B2" w:rsidRDefault="008943C6" w:rsidP="002C5749">
      <w:pPr>
        <w:pStyle w:val="a6"/>
        <w:ind w:firstLine="709"/>
      </w:pPr>
      <w:r w:rsidRPr="00B173B2">
        <w:t>7</w:t>
      </w:r>
      <w:r w:rsidR="00F0409B" w:rsidRPr="00B173B2">
        <w:t>. Измеряемые показатели и методы контроля (СИ, НД):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"/>
        <w:gridCol w:w="5455"/>
        <w:gridCol w:w="1170"/>
        <w:gridCol w:w="1039"/>
        <w:gridCol w:w="1557"/>
      </w:tblGrid>
      <w:tr w:rsidR="00E47C2F" w:rsidRPr="00B173B2" w:rsidTr="00346DCC">
        <w:tc>
          <w:tcPr>
            <w:tcW w:w="209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5" w:name="param_table_num_table_col"/>
            <w:bookmarkStart w:id="26" w:name="param_table"/>
            <w:bookmarkEnd w:id="25"/>
            <w:bookmarkEnd w:id="26"/>
            <w:r w:rsidRPr="00B173B2">
              <w:t>№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7" w:name="param_table_name_table_col"/>
            <w:bookmarkEnd w:id="27"/>
            <w:r w:rsidRPr="00B173B2">
              <w:t xml:space="preserve">Наименование показателя </w:t>
            </w:r>
            <w:r w:rsidR="00D0412A" w:rsidRPr="00B173B2">
              <w:t>напряженности</w:t>
            </w:r>
            <w:r w:rsidRPr="00B173B2">
              <w:t xml:space="preserve"> трудового процесса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28" w:name="param_table_si_table_col"/>
            <w:bookmarkEnd w:id="28"/>
            <w:r w:rsidRPr="00B173B2">
              <w:rPr>
                <w:sz w:val="18"/>
                <w:szCs w:val="18"/>
              </w:rPr>
              <w:t>№ СИ из п.4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E47C2F" w:rsidRPr="00B173B2" w:rsidRDefault="00E47C2F" w:rsidP="00E47C2F">
            <w:pPr>
              <w:pStyle w:val="a8"/>
            </w:pPr>
            <w:bookmarkStart w:id="29" w:name="param_table_nd_table_col"/>
            <w:bookmarkEnd w:id="29"/>
            <w:r w:rsidRPr="00B173B2">
              <w:rPr>
                <w:sz w:val="18"/>
                <w:szCs w:val="18"/>
              </w:rPr>
              <w:t>№ НД из п.6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E47C2F" w:rsidRPr="00B173B2" w:rsidRDefault="00E47C2F" w:rsidP="00F0409B">
            <w:pPr>
              <w:pStyle w:val="a8"/>
            </w:pPr>
            <w:bookmarkStart w:id="30" w:name="param_table_date_table_col"/>
            <w:bookmarkEnd w:id="30"/>
            <w:r w:rsidRPr="00B173B2">
              <w:rPr>
                <w:sz w:val="18"/>
                <w:szCs w:val="18"/>
              </w:rPr>
              <w:t>Дата измерения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1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31" w:name="param_id_napr1"/>
            <w:bookmarkEnd w:id="31"/>
            <w:r>
              <w:t>Плотность сигналов и сообщений в среднем за 1 час работы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Pr="00B173B2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Pr="00B173B2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Pr="00B173B2" w:rsidRDefault="00CE724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2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2" w:name="param_id_napr2"/>
            <w:bookmarkEnd w:id="32"/>
            <w:r>
              <w:t>Число производственных объектов одновременного наблюдения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E724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3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3" w:name="param_id_napr3"/>
            <w:bookmarkEnd w:id="33"/>
            <w:r>
              <w:t>Работа с оптическими приборами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E724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4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4" w:name="param_id_napr4"/>
            <w:bookmarkEnd w:id="34"/>
            <w:r>
              <w:t>Нагрузка на голосовой аппарат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E724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5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5" w:name="param_id_napr7"/>
            <w:bookmarkEnd w:id="35"/>
            <w:r>
              <w:t>Число элементов (приемов), необходимых для реализации простого задания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E724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346DCC" w:rsidRPr="00B173B2" w:rsidTr="00346DCC">
        <w:tc>
          <w:tcPr>
            <w:tcW w:w="209" w:type="pct"/>
            <w:shd w:val="clear" w:color="auto" w:fill="auto"/>
            <w:vAlign w:val="center"/>
          </w:tcPr>
          <w:p w:rsidR="00346DCC" w:rsidRPr="00B173B2" w:rsidRDefault="00B90373" w:rsidP="00F0409B">
            <w:pPr>
              <w:pStyle w:val="a8"/>
            </w:pPr>
            <w:r>
              <w:t>6</w:t>
            </w:r>
          </w:p>
        </w:tc>
        <w:tc>
          <w:tcPr>
            <w:tcW w:w="2834" w:type="pct"/>
            <w:shd w:val="clear" w:color="auto" w:fill="auto"/>
            <w:vAlign w:val="center"/>
          </w:tcPr>
          <w:p w:rsidR="00346DCC" w:rsidRDefault="00346DCC" w:rsidP="00346DCC">
            <w:pPr>
              <w:pStyle w:val="a8"/>
              <w:jc w:val="left"/>
            </w:pPr>
            <w:bookmarkStart w:id="36" w:name="param_id_napr8"/>
            <w:bookmarkEnd w:id="36"/>
            <w:r>
              <w:t>Монотонность производственной обстановки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346DCC" w:rsidRDefault="00346DCC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pct"/>
            <w:shd w:val="clear" w:color="auto" w:fill="auto"/>
            <w:vAlign w:val="center"/>
          </w:tcPr>
          <w:p w:rsidR="00346DCC" w:rsidRDefault="00346DCC" w:rsidP="00E47C2F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10" w:type="pct"/>
            <w:shd w:val="clear" w:color="auto" w:fill="auto"/>
            <w:vAlign w:val="center"/>
          </w:tcPr>
          <w:p w:rsidR="00346DCC" w:rsidRDefault="00CE7246" w:rsidP="00F0409B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E47C2F" w:rsidRPr="00B173B2" w:rsidRDefault="00E47C2F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Примечание: дата измерения заполняется в случае измерений в разные даты по различным показателям (по умолчанию - прочерк).</w:t>
      </w:r>
    </w:p>
    <w:p w:rsidR="00A13E3A" w:rsidRPr="00B173B2" w:rsidRDefault="008943C6" w:rsidP="002C5749">
      <w:pPr>
        <w:pStyle w:val="a6"/>
        <w:ind w:firstLine="709"/>
      </w:pPr>
      <w:r w:rsidRPr="00B173B2">
        <w:t>8</w:t>
      </w:r>
      <w:r w:rsidR="00A13E3A" w:rsidRPr="00B173B2">
        <w:t>. Нормативные документы, регламентирующие предельно допустимые уровни</w:t>
      </w:r>
      <w:r w:rsidR="00E751FE" w:rsidRPr="00B173B2">
        <w:t xml:space="preserve"> (далее - ПДУ)</w:t>
      </w:r>
      <w:r w:rsidR="00A13E3A" w:rsidRPr="00B173B2">
        <w:t xml:space="preserve"> вредного фактора: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6"/>
        <w:gridCol w:w="9212"/>
      </w:tblGrid>
      <w:tr w:rsidR="00A13E3A" w:rsidRPr="00B173B2" w:rsidTr="00780090">
        <w:tc>
          <w:tcPr>
            <w:tcW w:w="417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7" w:name="nd_table3"/>
            <w:bookmarkStart w:id="38" w:name="nd_table3_num_table_col"/>
            <w:bookmarkEnd w:id="37"/>
            <w:bookmarkEnd w:id="38"/>
            <w:r w:rsidRPr="00B173B2">
              <w:t>№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A13E3A" w:rsidRPr="00B173B2" w:rsidRDefault="00A13E3A" w:rsidP="00A13E3A">
            <w:pPr>
              <w:pStyle w:val="a8"/>
            </w:pPr>
            <w:bookmarkStart w:id="39" w:name="nd_table3_name_table_col"/>
            <w:bookmarkEnd w:id="39"/>
            <w:r w:rsidRPr="00B173B2">
              <w:t>Наименование нормативного документа (НД)</w:t>
            </w:r>
          </w:p>
        </w:tc>
      </w:tr>
      <w:tr w:rsidR="00346DCC" w:rsidRPr="00B173B2" w:rsidTr="00780090">
        <w:tc>
          <w:tcPr>
            <w:tcW w:w="417" w:type="dxa"/>
            <w:shd w:val="clear" w:color="auto" w:fill="auto"/>
            <w:vAlign w:val="center"/>
          </w:tcPr>
          <w:p w:rsidR="00346DCC" w:rsidRPr="00B173B2" w:rsidRDefault="00B90373" w:rsidP="00A13E3A">
            <w:pPr>
              <w:pStyle w:val="a8"/>
            </w:pPr>
            <w:r>
              <w:t>1</w:t>
            </w:r>
          </w:p>
        </w:tc>
        <w:tc>
          <w:tcPr>
            <w:tcW w:w="10003" w:type="dxa"/>
            <w:shd w:val="clear" w:color="auto" w:fill="auto"/>
            <w:vAlign w:val="center"/>
          </w:tcPr>
          <w:p w:rsidR="00346DCC" w:rsidRPr="00B173B2" w:rsidRDefault="00346DCC" w:rsidP="00346DCC">
            <w:pPr>
              <w:pStyle w:val="a8"/>
              <w:jc w:val="left"/>
            </w:pPr>
            <w:bookmarkStart w:id="40" w:name="nd_table3_id_205"/>
            <w:bookmarkEnd w:id="40"/>
            <w: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81642C" w:rsidRPr="00B173B2" w:rsidRDefault="008943C6" w:rsidP="0081642C">
      <w:pPr>
        <w:pStyle w:val="a6"/>
      </w:pPr>
      <w:r w:rsidRPr="00B173B2">
        <w:t>9</w:t>
      </w:r>
      <w:r w:rsidR="00CA5B86" w:rsidRPr="00B173B2">
        <w:t>. Сведения о</w:t>
      </w:r>
      <w:r w:rsidR="00EE5C4A" w:rsidRPr="00B173B2">
        <w:t>б</w:t>
      </w:r>
      <w:r w:rsidR="00CA5B86" w:rsidRPr="00B173B2">
        <w:t xml:space="preserve"> </w:t>
      </w:r>
      <w:r w:rsidR="0081642C" w:rsidRPr="00B173B2">
        <w:t>условиях проведения измерений</w:t>
      </w:r>
      <w:r w:rsidR="00CA5B86" w:rsidRPr="00B173B2"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"/>
        <w:gridCol w:w="4450"/>
        <w:gridCol w:w="1198"/>
        <w:gridCol w:w="1198"/>
        <w:gridCol w:w="1198"/>
        <w:gridCol w:w="1196"/>
      </w:tblGrid>
      <w:tr w:rsidR="00897462" w:rsidRPr="00B173B2" w:rsidTr="002C5749">
        <w:tc>
          <w:tcPr>
            <w:tcW w:w="187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1" w:name="zona_info_num_table_col"/>
            <w:bookmarkStart w:id="42" w:name="zona_info_bm_table"/>
            <w:bookmarkEnd w:id="41"/>
            <w:bookmarkEnd w:id="42"/>
            <w:r w:rsidRPr="00B173B2">
              <w:rPr>
                <w:sz w:val="18"/>
                <w:szCs w:val="18"/>
              </w:rPr>
              <w:t>№</w:t>
            </w:r>
          </w:p>
        </w:tc>
        <w:tc>
          <w:tcPr>
            <w:tcW w:w="231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3" w:name="zona_info_name_table_col"/>
            <w:bookmarkEnd w:id="43"/>
            <w:r w:rsidRPr="00B173B2">
              <w:rPr>
                <w:sz w:val="18"/>
                <w:szCs w:val="18"/>
              </w:rPr>
              <w:t>Мест</w:t>
            </w:r>
            <w:r w:rsidR="00F84972" w:rsidRPr="00B173B2">
              <w:rPr>
                <w:sz w:val="18"/>
                <w:szCs w:val="18"/>
              </w:rPr>
              <w:t>о</w:t>
            </w:r>
            <w:r w:rsidR="00EE5C4A" w:rsidRPr="00B173B2">
              <w:rPr>
                <w:sz w:val="18"/>
                <w:szCs w:val="18"/>
              </w:rPr>
              <w:t xml:space="preserve"> измерения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4" w:name="zona_info_os_t_table_col"/>
            <w:bookmarkEnd w:id="44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t</w:t>
            </w:r>
            <w:r w:rsidRPr="00B173B2">
              <w:rPr>
                <w:sz w:val="18"/>
                <w:szCs w:val="18"/>
              </w:rPr>
              <w:t xml:space="preserve">, </w:t>
            </w:r>
            <w:r w:rsidRPr="00B173B2">
              <w:rPr>
                <w:sz w:val="18"/>
                <w:szCs w:val="18"/>
                <w:vertAlign w:val="superscript"/>
              </w:rPr>
              <w:t>o</w:t>
            </w:r>
            <w:r w:rsidRPr="00B173B2">
              <w:rPr>
                <w:sz w:val="18"/>
                <w:szCs w:val="18"/>
              </w:rPr>
              <w:t>C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B173B2">
            <w:pPr>
              <w:pStyle w:val="a8"/>
              <w:suppressAutoHyphens/>
              <w:rPr>
                <w:sz w:val="18"/>
                <w:szCs w:val="18"/>
              </w:rPr>
            </w:pPr>
            <w:bookmarkStart w:id="45" w:name="zona_info_os_p_table_col"/>
            <w:bookmarkEnd w:id="45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p</w:t>
            </w:r>
            <w:r w:rsidRPr="00B173B2">
              <w:rPr>
                <w:sz w:val="18"/>
                <w:szCs w:val="18"/>
              </w:rPr>
              <w:t xml:space="preserve">, </w:t>
            </w:r>
            <w:r w:rsidR="00B173B2">
              <w:rPr>
                <w:sz w:val="18"/>
                <w:szCs w:val="18"/>
              </w:rPr>
              <w:t>кПа</w:t>
            </w:r>
          </w:p>
        </w:tc>
        <w:tc>
          <w:tcPr>
            <w:tcW w:w="625" w:type="pct"/>
            <w:vAlign w:val="center"/>
          </w:tcPr>
          <w:p w:rsidR="00897462" w:rsidRPr="00B173B2" w:rsidRDefault="00897462" w:rsidP="00E403BD">
            <w:pPr>
              <w:pStyle w:val="a8"/>
              <w:suppressAutoHyphens/>
              <w:rPr>
                <w:sz w:val="24"/>
                <w:szCs w:val="24"/>
              </w:rPr>
            </w:pPr>
            <w:bookmarkStart w:id="46" w:name="zona_info_os_sk_table_col"/>
            <w:bookmarkEnd w:id="46"/>
            <w:r w:rsidRPr="00B173B2">
              <w:rPr>
                <w:sz w:val="24"/>
                <w:szCs w:val="24"/>
              </w:rPr>
              <w:t>υ,</w:t>
            </w:r>
            <w:r w:rsidRPr="00B173B2">
              <w:rPr>
                <w:sz w:val="18"/>
                <w:szCs w:val="18"/>
              </w:rPr>
              <w:t xml:space="preserve"> м/с</w:t>
            </w:r>
          </w:p>
        </w:tc>
        <w:tc>
          <w:tcPr>
            <w:tcW w:w="624" w:type="pct"/>
            <w:vAlign w:val="center"/>
          </w:tcPr>
          <w:p w:rsidR="00897462" w:rsidRPr="00B173B2" w:rsidRDefault="00897462" w:rsidP="008751FB">
            <w:pPr>
              <w:pStyle w:val="a8"/>
              <w:suppressAutoHyphens/>
              <w:rPr>
                <w:sz w:val="18"/>
                <w:szCs w:val="18"/>
              </w:rPr>
            </w:pPr>
            <w:bookmarkStart w:id="47" w:name="zona_info_os_v_table_col"/>
            <w:bookmarkEnd w:id="47"/>
            <w:r w:rsidRPr="00B173B2">
              <w:rPr>
                <w:sz w:val="18"/>
                <w:szCs w:val="18"/>
              </w:rPr>
              <w:t xml:space="preserve"> </w:t>
            </w:r>
            <w:r w:rsidRPr="00B173B2">
              <w:rPr>
                <w:sz w:val="24"/>
                <w:szCs w:val="24"/>
              </w:rPr>
              <w:t>φ</w:t>
            </w:r>
            <w:r w:rsidRPr="00B173B2">
              <w:rPr>
                <w:sz w:val="18"/>
                <w:szCs w:val="18"/>
              </w:rPr>
              <w:t>, %</w:t>
            </w:r>
          </w:p>
        </w:tc>
      </w:tr>
      <w:tr w:rsidR="00346DCC" w:rsidRPr="00B173B2" w:rsidTr="002C5749">
        <w:tc>
          <w:tcPr>
            <w:tcW w:w="187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pct"/>
            <w:vAlign w:val="center"/>
          </w:tcPr>
          <w:p w:rsidR="00346DCC" w:rsidRPr="00B173B2" w:rsidRDefault="00B90373" w:rsidP="00346DCC">
            <w:pPr>
              <w:pStyle w:val="a8"/>
              <w:suppressAutoHyphens/>
              <w:jc w:val="left"/>
              <w:rPr>
                <w:sz w:val="18"/>
                <w:szCs w:val="18"/>
              </w:rPr>
            </w:pPr>
            <w:bookmarkStart w:id="48" w:name="zona_info_id_7B05"/>
            <w:bookmarkEnd w:id="48"/>
            <w:r>
              <w:rPr>
                <w:sz w:val="18"/>
                <w:szCs w:val="18"/>
              </w:rPr>
              <w:t>Кабинет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22,</w:t>
            </w:r>
            <w:r w:rsidR="00125D01">
              <w:rPr>
                <w:sz w:val="18"/>
                <w:szCs w:val="18"/>
              </w:rPr>
              <w:t>6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B173B2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101,8</w:t>
            </w:r>
          </w:p>
        </w:tc>
        <w:tc>
          <w:tcPr>
            <w:tcW w:w="625" w:type="pct"/>
            <w:vAlign w:val="center"/>
          </w:tcPr>
          <w:p w:rsidR="00346DCC" w:rsidRPr="00B173B2" w:rsidRDefault="00B90373" w:rsidP="00E403BD">
            <w:pPr>
              <w:pStyle w:val="a8"/>
              <w:suppressAutoHyphens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  <w:tc>
          <w:tcPr>
            <w:tcW w:w="624" w:type="pct"/>
            <w:vAlign w:val="center"/>
          </w:tcPr>
          <w:p w:rsidR="00346DCC" w:rsidRPr="00B173B2" w:rsidRDefault="00B90373" w:rsidP="008751FB">
            <w:pPr>
              <w:pStyle w:val="a8"/>
              <w:suppressAutoHyphens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</w:t>
            </w:r>
            <w:r w:rsidR="000912BC">
              <w:rPr>
                <w:sz w:val="18"/>
                <w:szCs w:val="18"/>
              </w:rPr>
              <w:t>2</w:t>
            </w:r>
          </w:p>
        </w:tc>
      </w:tr>
    </w:tbl>
    <w:p w:rsidR="0081642C" w:rsidRPr="00B173B2" w:rsidRDefault="0081642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 xml:space="preserve">Условные обозначения: </w:t>
      </w:r>
      <w:r w:rsidRPr="00B173B2">
        <w:t>t</w:t>
      </w:r>
      <w:r w:rsidRPr="00B173B2">
        <w:rPr>
          <w:sz w:val="18"/>
          <w:szCs w:val="18"/>
        </w:rPr>
        <w:t xml:space="preserve"> - температура воздуха; </w:t>
      </w:r>
      <w:r w:rsidRPr="00B173B2">
        <w:t>p</w:t>
      </w:r>
      <w:r w:rsidRPr="00B173B2">
        <w:rPr>
          <w:sz w:val="18"/>
          <w:szCs w:val="18"/>
        </w:rPr>
        <w:t xml:space="preserve"> - атмосферное давление; </w:t>
      </w:r>
      <w:r w:rsidRPr="00B173B2">
        <w:t>φ</w:t>
      </w:r>
      <w:r w:rsidRPr="00B173B2">
        <w:rPr>
          <w:sz w:val="18"/>
          <w:szCs w:val="18"/>
        </w:rPr>
        <w:t xml:space="preserve"> - относительная влажность.</w:t>
      </w:r>
    </w:p>
    <w:p w:rsidR="009940FC" w:rsidRPr="00B173B2" w:rsidRDefault="008A4326" w:rsidP="002C5749">
      <w:pPr>
        <w:pStyle w:val="a6"/>
        <w:ind w:firstLine="709"/>
      </w:pPr>
      <w:r w:rsidRPr="00B173B2">
        <w:t>1</w:t>
      </w:r>
      <w:r w:rsidR="00592D84" w:rsidRPr="00B173B2">
        <w:t>0</w:t>
      </w:r>
      <w:r w:rsidR="009940FC" w:rsidRPr="00B173B2">
        <w:t xml:space="preserve">. </w:t>
      </w:r>
      <w:r w:rsidR="004D719C" w:rsidRPr="00B173B2">
        <w:t>С</w:t>
      </w:r>
      <w:r w:rsidR="00D95917" w:rsidRPr="00B173B2">
        <w:t xml:space="preserve">ведения об измерениях </w:t>
      </w:r>
      <w:r w:rsidR="00592D84" w:rsidRPr="00B173B2">
        <w:t xml:space="preserve">по показателям </w:t>
      </w:r>
      <w:r w:rsidR="00D0412A" w:rsidRPr="00B173B2">
        <w:t xml:space="preserve">напряженности </w:t>
      </w:r>
      <w:r w:rsidR="00592D84" w:rsidRPr="00B173B2">
        <w:t>трудового процесса</w:t>
      </w:r>
      <w:r w:rsidR="009940FC" w:rsidRPr="00B173B2">
        <w:t>: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51"/>
        <w:gridCol w:w="3496"/>
        <w:gridCol w:w="1861"/>
        <w:gridCol w:w="573"/>
        <w:gridCol w:w="1661"/>
        <w:gridCol w:w="1020"/>
        <w:gridCol w:w="666"/>
      </w:tblGrid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49" w:name="result_table"/>
            <w:bookmarkStart w:id="50" w:name="result_table_num_table_col"/>
            <w:bookmarkEnd w:id="49"/>
            <w:bookmarkEnd w:id="50"/>
            <w:r w:rsidRPr="00B173B2">
              <w:rPr>
                <w:sz w:val="18"/>
                <w:szCs w:val="18"/>
              </w:rPr>
              <w:t>№</w:t>
            </w:r>
            <w:r w:rsidRPr="00B173B2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1" w:name="result_table_param_table_col"/>
            <w:bookmarkEnd w:id="51"/>
            <w:r w:rsidRPr="00B173B2">
              <w:rPr>
                <w:sz w:val="18"/>
                <w:szCs w:val="18"/>
              </w:rPr>
              <w:t xml:space="preserve">Показатели </w:t>
            </w:r>
            <w:r w:rsidR="00D0412A" w:rsidRPr="00B173B2">
              <w:t xml:space="preserve">напряженности </w:t>
            </w:r>
            <w:r w:rsidRPr="00B173B2">
              <w:rPr>
                <w:sz w:val="18"/>
                <w:szCs w:val="18"/>
              </w:rPr>
              <w:t>трудового процесса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2" w:name="result_table_fact_table_col"/>
            <w:bookmarkEnd w:id="52"/>
            <w:r w:rsidRPr="00B173B2">
              <w:rPr>
                <w:sz w:val="18"/>
                <w:szCs w:val="18"/>
              </w:rPr>
              <w:t>Результат прямого или расчетного измерения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3" w:name="result_table_unc_table_col"/>
            <w:bookmarkEnd w:id="53"/>
            <w:r w:rsidRPr="00B173B2">
              <w:rPr>
                <w:sz w:val="18"/>
                <w:szCs w:val="18"/>
              </w:rPr>
              <w:t>U095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426710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4" w:name="result_table_pdu_table_col"/>
            <w:bookmarkEnd w:id="54"/>
            <w:r w:rsidRPr="00B173B2">
              <w:rPr>
                <w:sz w:val="18"/>
                <w:szCs w:val="18"/>
              </w:rPr>
              <w:t>ПДУ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  <w:bookmarkStart w:id="55" w:name="result_table_otkl_table_col"/>
            <w:bookmarkEnd w:id="55"/>
            <w:r w:rsidRPr="00B173B2">
              <w:rPr>
                <w:sz w:val="18"/>
                <w:szCs w:val="18"/>
              </w:rPr>
              <w:t>Отклонение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suppressAutoHyphens/>
              <w:jc w:val="center"/>
              <w:rPr>
                <w:sz w:val="18"/>
                <w:szCs w:val="18"/>
              </w:rPr>
            </w:pPr>
            <w:bookmarkStart w:id="56" w:name="result_table_kut_table_col"/>
            <w:bookmarkEnd w:id="56"/>
            <w:r w:rsidRPr="00B173B2">
              <w:rPr>
                <w:sz w:val="18"/>
                <w:szCs w:val="18"/>
              </w:rPr>
              <w:t>КУТ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57" w:name="n_bm1_header"/>
            <w:bookmarkEnd w:id="57"/>
            <w:r w:rsidRPr="00B173B2">
              <w:rPr>
                <w:b/>
                <w:sz w:val="18"/>
                <w:szCs w:val="18"/>
              </w:rPr>
              <w:t>Сенсорные нагрузки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F0524C">
            <w:pPr>
              <w:pStyle w:val="a4"/>
              <w:rPr>
                <w:sz w:val="18"/>
                <w:szCs w:val="18"/>
              </w:rPr>
            </w:pPr>
            <w:bookmarkStart w:id="58" w:name="n_bm1_1"/>
            <w:bookmarkEnd w:id="58"/>
            <w:r w:rsidRPr="00B173B2">
              <w:rPr>
                <w:sz w:val="18"/>
                <w:szCs w:val="18"/>
              </w:rPr>
              <w:t>Плотность сигналов и сообщений (световых, звуковых) и сообщений в среднем за 1 час работы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59" w:name="n_bm1_2"/>
            <w:bookmarkEnd w:id="59"/>
            <w:r w:rsidRPr="00B173B2">
              <w:rPr>
                <w:sz w:val="18"/>
                <w:szCs w:val="18"/>
              </w:rPr>
              <w:t>Число производственных объектов одновременного наблюдения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sz w:val="18"/>
                <w:szCs w:val="18"/>
              </w:rPr>
            </w:pPr>
            <w:bookmarkStart w:id="60" w:name="n_bm1_3"/>
            <w:bookmarkEnd w:id="60"/>
            <w:r w:rsidRPr="00B173B2">
              <w:rPr>
                <w:sz w:val="18"/>
                <w:szCs w:val="18"/>
              </w:rPr>
              <w:t>Работа с оптическими приборами (%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50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1" w:name="n_bm1_4"/>
            <w:bookmarkEnd w:id="61"/>
            <w:r w:rsidRPr="00B173B2">
              <w:rPr>
                <w:sz w:val="18"/>
                <w:szCs w:val="18"/>
              </w:rPr>
              <w:t>Нагрузка на голосовой аппарат (суммарное количество часов, наговариваемое в неделю)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19.00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0.28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426710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rPr>
                <w:b/>
                <w:sz w:val="18"/>
                <w:szCs w:val="18"/>
              </w:rPr>
            </w:pPr>
            <w:bookmarkStart w:id="62" w:name="n_bm2_header"/>
            <w:bookmarkEnd w:id="62"/>
            <w:r w:rsidRPr="00B173B2">
              <w:rPr>
                <w:b/>
                <w:sz w:val="18"/>
                <w:szCs w:val="18"/>
              </w:rPr>
              <w:t>Монотонность нагрузок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9F5C3B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92D84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3" w:name="n_bm2_1"/>
            <w:bookmarkEnd w:id="63"/>
            <w:r w:rsidRPr="00B173B2">
              <w:rPr>
                <w:sz w:val="18"/>
                <w:szCs w:val="18"/>
              </w:rPr>
              <w:t>Число элементов (приемов), необходимых для реализации простого задания или многократно повторяющихся операций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6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671C4" w:rsidRPr="00B173B2" w:rsidTr="00346DCC">
        <w:trPr>
          <w:cantSplit/>
          <w:jc w:val="center"/>
        </w:trPr>
        <w:tc>
          <w:tcPr>
            <w:tcW w:w="1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671C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2.2</w:t>
            </w:r>
          </w:p>
        </w:tc>
        <w:tc>
          <w:tcPr>
            <w:tcW w:w="181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5671C4" w:rsidP="005671C4">
            <w:pPr>
              <w:pStyle w:val="a4"/>
              <w:rPr>
                <w:sz w:val="18"/>
                <w:szCs w:val="18"/>
              </w:rPr>
            </w:pPr>
            <w:bookmarkStart w:id="64" w:name="n_bm2_2"/>
            <w:bookmarkEnd w:id="64"/>
            <w:r w:rsidRPr="00B173B2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технологического процесса в % от времени смены)</w:t>
            </w:r>
          </w:p>
        </w:tc>
        <w:tc>
          <w:tcPr>
            <w:tcW w:w="96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9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6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80</w:t>
            </w:r>
          </w:p>
        </w:tc>
        <w:tc>
          <w:tcPr>
            <w:tcW w:w="53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9F5C3B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671C4" w:rsidRPr="00B173B2" w:rsidRDefault="00B90373" w:rsidP="00592D84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F37FC" w:rsidRPr="00B173B2" w:rsidRDefault="000F37FC" w:rsidP="002C5749">
      <w:pPr>
        <w:ind w:firstLine="709"/>
        <w:rPr>
          <w:sz w:val="18"/>
          <w:szCs w:val="18"/>
        </w:rPr>
      </w:pPr>
      <w:r w:rsidRPr="00B173B2">
        <w:rPr>
          <w:sz w:val="18"/>
          <w:szCs w:val="18"/>
        </w:rPr>
        <w:t>Условные обозначения:</w:t>
      </w:r>
      <w:r w:rsidR="00FA0042" w:rsidRPr="00B173B2">
        <w:rPr>
          <w:sz w:val="18"/>
          <w:szCs w:val="18"/>
        </w:rPr>
        <w:t xml:space="preserve"> ПДУ – предельно-допустимое значение показателя </w:t>
      </w:r>
      <w:r w:rsidR="00D0412A" w:rsidRPr="00B173B2">
        <w:rPr>
          <w:sz w:val="18"/>
          <w:szCs w:val="18"/>
        </w:rPr>
        <w:t>напряженности</w:t>
      </w:r>
      <w:r w:rsidR="00FA0042" w:rsidRPr="00B173B2">
        <w:rPr>
          <w:sz w:val="18"/>
          <w:szCs w:val="18"/>
        </w:rPr>
        <w:t>;</w:t>
      </w:r>
      <w:r w:rsidRPr="00B173B2">
        <w:rPr>
          <w:sz w:val="18"/>
          <w:szCs w:val="18"/>
        </w:rPr>
        <w:t xml:space="preserve"> </w:t>
      </w:r>
      <w:r w:rsidR="005B055C" w:rsidRPr="00B173B2">
        <w:rPr>
          <w:sz w:val="18"/>
          <w:szCs w:val="18"/>
        </w:rPr>
        <w:t xml:space="preserve">U095 </w:t>
      </w:r>
      <w:r w:rsidR="00592D84" w:rsidRPr="00B173B2">
        <w:rPr>
          <w:sz w:val="18"/>
          <w:szCs w:val="18"/>
        </w:rPr>
        <w:t>–</w:t>
      </w:r>
      <w:r w:rsidR="005B055C" w:rsidRPr="00B173B2">
        <w:rPr>
          <w:sz w:val="18"/>
          <w:szCs w:val="18"/>
        </w:rPr>
        <w:t xml:space="preserve"> </w:t>
      </w:r>
      <w:r w:rsidR="00592D84" w:rsidRPr="00B173B2">
        <w:rPr>
          <w:sz w:val="18"/>
          <w:szCs w:val="18"/>
        </w:rPr>
        <w:t xml:space="preserve">приписанное значение </w:t>
      </w:r>
      <w:r w:rsidR="005B055C" w:rsidRPr="00B173B2">
        <w:rPr>
          <w:sz w:val="18"/>
          <w:szCs w:val="18"/>
        </w:rPr>
        <w:t>расширенн</w:t>
      </w:r>
      <w:r w:rsidR="00592D84" w:rsidRPr="00B173B2">
        <w:rPr>
          <w:sz w:val="18"/>
          <w:szCs w:val="18"/>
        </w:rPr>
        <w:t xml:space="preserve">ой </w:t>
      </w:r>
      <w:r w:rsidR="005B055C" w:rsidRPr="00B173B2">
        <w:rPr>
          <w:sz w:val="18"/>
          <w:szCs w:val="18"/>
        </w:rPr>
        <w:t>неопределенност</w:t>
      </w:r>
      <w:r w:rsidR="00E47C2F" w:rsidRPr="00B173B2">
        <w:rPr>
          <w:sz w:val="18"/>
          <w:szCs w:val="18"/>
        </w:rPr>
        <w:t>и</w:t>
      </w:r>
      <w:r w:rsidR="005B055C" w:rsidRPr="00B173B2">
        <w:rPr>
          <w:sz w:val="18"/>
          <w:szCs w:val="18"/>
        </w:rPr>
        <w:t>; КУТ – класс условий труда.</w:t>
      </w:r>
    </w:p>
    <w:p w:rsidR="004D719C" w:rsidRPr="00B173B2" w:rsidRDefault="004D719C" w:rsidP="002C5749">
      <w:pPr>
        <w:ind w:firstLine="709"/>
        <w:rPr>
          <w:b/>
        </w:rPr>
      </w:pPr>
      <w:r w:rsidRPr="00B173B2">
        <w:rPr>
          <w:b/>
        </w:rPr>
        <w:t xml:space="preserve">Результаты </w:t>
      </w:r>
      <w:r w:rsidR="009F5C3B" w:rsidRPr="00B173B2">
        <w:rPr>
          <w:b/>
        </w:rPr>
        <w:t xml:space="preserve">расчета показателей </w:t>
      </w:r>
      <w:r w:rsidR="00D0412A" w:rsidRPr="00B173B2">
        <w:rPr>
          <w:b/>
        </w:rPr>
        <w:t xml:space="preserve">напряженности </w:t>
      </w:r>
      <w:r w:rsidR="009F5C3B" w:rsidRPr="00B173B2">
        <w:rPr>
          <w:b/>
        </w:rPr>
        <w:t>трудового процесса</w:t>
      </w:r>
      <w:r w:rsidRPr="00B173B2">
        <w:rPr>
          <w:b/>
        </w:rPr>
        <w:t>:</w:t>
      </w:r>
    </w:p>
    <w:p w:rsidR="00B90373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fldChar w:fldCharType="begin"/>
      </w:r>
      <w:r w:rsidRPr="00B173B2">
        <w:rPr>
          <w:i/>
          <w:sz w:val="20"/>
          <w:szCs w:val="20"/>
        </w:rPr>
        <w:instrText xml:space="preserve"> DOCVARIABLE</w:instrText>
      </w:r>
      <w:r w:rsidR="002621AC" w:rsidRPr="00B173B2">
        <w:rPr>
          <w:i/>
          <w:sz w:val="20"/>
          <w:szCs w:val="20"/>
        </w:rPr>
        <w:instrText xml:space="preserve"> napr</w:instrText>
      </w:r>
      <w:r w:rsidRPr="00B173B2">
        <w:rPr>
          <w:i/>
          <w:sz w:val="20"/>
          <w:szCs w:val="20"/>
        </w:rPr>
        <w:instrText xml:space="preserve">_results \* MERGEFORMAT </w:instrText>
      </w:r>
      <w:r w:rsidRPr="00B173B2">
        <w:rPr>
          <w:i/>
          <w:sz w:val="20"/>
          <w:szCs w:val="20"/>
        </w:rPr>
        <w:fldChar w:fldCharType="separate"/>
      </w:r>
      <w:r w:rsidR="00B90373" w:rsidRPr="00B90373">
        <w:rPr>
          <w:bCs/>
          <w:i/>
          <w:sz w:val="20"/>
          <w:szCs w:val="20"/>
        </w:rPr>
        <w:t>Нагрузка</w:t>
      </w:r>
      <w:r w:rsidR="00B90373">
        <w:rPr>
          <w:i/>
          <w:sz w:val="20"/>
          <w:szCs w:val="20"/>
        </w:rPr>
        <w:t xml:space="preserve"> на голосовой аппарат (суммарное кол-во часов, наговариваемое в неделю): </w:t>
      </w:r>
    </w:p>
    <w:p w:rsidR="00B90373" w:rsidRDefault="00B90373" w:rsidP="002C5749">
      <w:pPr>
        <w:ind w:firstLine="709"/>
        <w:rPr>
          <w:i/>
          <w:sz w:val="20"/>
          <w:szCs w:val="20"/>
        </w:rPr>
      </w:pPr>
      <w:r>
        <w:rPr>
          <w:i/>
          <w:sz w:val="20"/>
          <w:szCs w:val="20"/>
        </w:rPr>
        <w:t>- результат измерения:  3 + 4 + 4 + 4 + 4  = 19.00;   X(To) = 19.00±0.28, k=2 (p=95%)</w:t>
      </w:r>
    </w:p>
    <w:p w:rsidR="004D719C" w:rsidRPr="00B173B2" w:rsidRDefault="004D719C" w:rsidP="002C5749">
      <w:pPr>
        <w:ind w:firstLine="709"/>
        <w:rPr>
          <w:i/>
          <w:sz w:val="20"/>
          <w:szCs w:val="20"/>
        </w:rPr>
      </w:pPr>
      <w:r w:rsidRPr="00B173B2">
        <w:rPr>
          <w:i/>
          <w:sz w:val="20"/>
          <w:szCs w:val="20"/>
        </w:rPr>
        <w:lastRenderedPageBreak/>
        <w:fldChar w:fldCharType="end"/>
      </w:r>
    </w:p>
    <w:p w:rsidR="0051051F" w:rsidRPr="00B173B2" w:rsidRDefault="0051051F" w:rsidP="002C5749">
      <w:pPr>
        <w:keepNext/>
        <w:spacing w:before="120"/>
        <w:ind w:firstLine="709"/>
        <w:rPr>
          <w:b/>
          <w:color w:val="000000"/>
        </w:rPr>
      </w:pPr>
      <w:r w:rsidRPr="00B173B2">
        <w:rPr>
          <w:b/>
          <w:color w:val="000000"/>
        </w:rPr>
        <w:t>11. Сотрудники испытательной лаборатории, проводившие измерения:</w:t>
      </w:r>
    </w:p>
    <w:tbl>
      <w:tblPr>
        <w:tblW w:w="10311" w:type="dxa"/>
        <w:jc w:val="right"/>
        <w:tblLayout w:type="fixed"/>
        <w:tblLook w:val="01E0" w:firstRow="1" w:lastRow="1" w:firstColumn="1" w:lastColumn="1" w:noHBand="0" w:noVBand="0"/>
      </w:tblPr>
      <w:tblGrid>
        <w:gridCol w:w="1700"/>
        <w:gridCol w:w="284"/>
        <w:gridCol w:w="2693"/>
        <w:gridCol w:w="284"/>
        <w:gridCol w:w="1806"/>
        <w:gridCol w:w="283"/>
        <w:gridCol w:w="3261"/>
      </w:tblGrid>
      <w:tr w:rsidR="0051051F" w:rsidRPr="00346DCC" w:rsidTr="00707381">
        <w:trPr>
          <w:trHeight w:val="284"/>
          <w:jc w:val="right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2532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Морозов Дмитрий Владиславович</w:t>
            </w:r>
          </w:p>
        </w:tc>
      </w:tr>
      <w:tr w:rsidR="0051051F" w:rsidRPr="00B173B2" w:rsidTr="00707381">
        <w:trPr>
          <w:trHeight w:val="284"/>
          <w:jc w:val="right"/>
        </w:trPr>
        <w:tc>
          <w:tcPr>
            <w:tcW w:w="17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5" w:name="sign_table_izm_rnum_table_col"/>
            <w:bookmarkEnd w:id="65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6" w:name="sign_table_izm_state_table_col"/>
            <w:bookmarkEnd w:id="66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7" w:name="sign_table_izm_sign_table_col"/>
            <w:bookmarkEnd w:id="67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8" w:name="sign_table_izm"/>
            <w:bookmarkEnd w:id="6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69" w:name="sign_table_izm_fio_table_col"/>
            <w:bookmarkEnd w:id="69"/>
            <w:r w:rsidRPr="00B173B2">
              <w:rPr>
                <w:vertAlign w:val="superscript"/>
              </w:rPr>
              <w:t>(Ф.И.О.)</w:t>
            </w:r>
          </w:p>
        </w:tc>
      </w:tr>
    </w:tbl>
    <w:p w:rsidR="0051051F" w:rsidRPr="00B173B2" w:rsidRDefault="0051051F" w:rsidP="002C5749">
      <w:pPr>
        <w:ind w:firstLine="709"/>
      </w:pPr>
      <w:r w:rsidRPr="00B173B2">
        <w:rPr>
          <w:rStyle w:val="a7"/>
        </w:rPr>
        <w:t>1</w:t>
      </w:r>
      <w:r w:rsidR="002C5749" w:rsidRPr="00B173B2">
        <w:rPr>
          <w:rStyle w:val="a7"/>
        </w:rPr>
        <w:t>2</w:t>
      </w:r>
      <w:r w:rsidRPr="00B173B2">
        <w:rPr>
          <w:rStyle w:val="a7"/>
        </w:rPr>
        <w:t>. Заключение о соответствии требованиям:</w:t>
      </w:r>
      <w:r w:rsidRPr="00B173B2">
        <w:rPr>
          <w:rStyle w:val="a7"/>
        </w:rPr>
        <w:br/>
      </w:r>
      <w:r w:rsidR="009D19F2">
        <w:rPr>
          <w:bCs/>
        </w:rPr>
        <w:fldChar w:fldCharType="begin"/>
      </w:r>
      <w:r w:rsidR="009D19F2">
        <w:rPr>
          <w:bCs/>
        </w:rPr>
        <w:instrText xml:space="preserve"> DOCVARIABLE att_zakl \* MERGEFORMAT </w:instrText>
      </w:r>
      <w:r w:rsidR="009D19F2">
        <w:rPr>
          <w:bCs/>
        </w:rPr>
        <w:fldChar w:fldCharType="separate"/>
      </w:r>
      <w:r w:rsidR="00B90373" w:rsidRPr="00B90373">
        <w:rPr>
          <w:bCs/>
        </w:rPr>
        <w:t>-</w:t>
      </w:r>
      <w:r w:rsidR="00B90373" w:rsidRPr="00B90373">
        <w:t xml:space="preserve"> фактический уровень вредного фактора соответствует гигиеническим нормативам;</w:t>
      </w:r>
      <w:r w:rsidR="009D19F2">
        <w:fldChar w:fldCharType="end"/>
      </w:r>
      <w:r w:rsidRPr="00B173B2">
        <w:br/>
        <w:t xml:space="preserve">- класс условий труда - </w:t>
      </w:r>
      <w:fldSimple w:instr=" DOCVARIABLE class \* MERGEFORMAT ">
        <w:r w:rsidR="00B90373">
          <w:t>2</w:t>
        </w:r>
      </w:fldSimple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B173B2">
        <w:rPr>
          <w:rStyle w:val="a7"/>
        </w:rPr>
        <w:t xml:space="preserve">Правило принятия решения: </w:t>
      </w:r>
      <w:r w:rsidRPr="00B173B2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B173B2">
        <w:t xml:space="preserve"> </w:t>
      </w:r>
      <w:r w:rsidRPr="00B173B2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51051F" w:rsidRPr="00B173B2" w:rsidRDefault="0051051F" w:rsidP="002C5749">
      <w:pPr>
        <w:ind w:firstLine="709"/>
        <w:rPr>
          <w:rStyle w:val="a7"/>
        </w:rPr>
      </w:pPr>
    </w:p>
    <w:p w:rsidR="0051051F" w:rsidRPr="00B173B2" w:rsidRDefault="0051051F" w:rsidP="002C5749">
      <w:pPr>
        <w:ind w:firstLine="709"/>
        <w:rPr>
          <w:b/>
          <w:color w:val="000000"/>
        </w:rPr>
      </w:pPr>
      <w:r w:rsidRPr="00B173B2">
        <w:rPr>
          <w:b/>
          <w:color w:val="000000"/>
        </w:rPr>
        <w:t>1</w:t>
      </w:r>
      <w:r w:rsidR="002C5749" w:rsidRPr="00B173B2">
        <w:rPr>
          <w:b/>
          <w:color w:val="000000"/>
        </w:rPr>
        <w:t>3</w:t>
      </w:r>
      <w:r w:rsidRPr="00B173B2">
        <w:rPr>
          <w:b/>
          <w:color w:val="000000"/>
        </w:rPr>
        <w:t xml:space="preserve">. </w:t>
      </w:r>
      <w:r w:rsidRPr="00B173B2">
        <w:rPr>
          <w:rStyle w:val="a7"/>
        </w:rPr>
        <w:t xml:space="preserve">Сотрудники </w:t>
      </w:r>
      <w:r w:rsidR="00436079" w:rsidRPr="00B173B2">
        <w:rPr>
          <w:rStyle w:val="a7"/>
        </w:rPr>
        <w:t>организации</w:t>
      </w:r>
      <w:r w:rsidRPr="00B173B2">
        <w:rPr>
          <w:rStyle w:val="a7"/>
        </w:rPr>
        <w:t>, выдавшие заключение о соответствии требованиям</w:t>
      </w:r>
      <w:r w:rsidRPr="00B173B2">
        <w:rPr>
          <w:b/>
          <w:color w:val="000000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315"/>
        <w:gridCol w:w="312"/>
        <w:gridCol w:w="2726"/>
        <w:gridCol w:w="312"/>
        <w:gridCol w:w="2020"/>
        <w:gridCol w:w="310"/>
        <w:gridCol w:w="2643"/>
      </w:tblGrid>
      <w:tr w:rsidR="0051051F" w:rsidRPr="00346DCC" w:rsidTr="00707381">
        <w:trPr>
          <w:trHeight w:val="284"/>
        </w:trPr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5545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Эксперт по СОУТ ИЛ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04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346DCC" w:rsidRDefault="0051051F" w:rsidP="00707381">
            <w:pPr>
              <w:pStyle w:val="a8"/>
            </w:pPr>
          </w:p>
        </w:tc>
        <w:tc>
          <w:tcPr>
            <w:tcW w:w="13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51F" w:rsidRPr="00346DCC" w:rsidRDefault="00346DCC" w:rsidP="00707381">
            <w:pPr>
              <w:pStyle w:val="a8"/>
            </w:pPr>
            <w:r w:rsidRPr="00346DCC">
              <w:t>Пугачева Елена Александровна</w:t>
            </w:r>
          </w:p>
        </w:tc>
      </w:tr>
      <w:tr w:rsidR="0051051F" w:rsidRPr="00B173B2" w:rsidTr="00707381">
        <w:trPr>
          <w:trHeight w:val="284"/>
        </w:trPr>
        <w:tc>
          <w:tcPr>
            <w:tcW w:w="6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0" w:name="sign_table_exp_rnum_table_col"/>
            <w:bookmarkEnd w:id="70"/>
            <w:r w:rsidRPr="00B173B2">
              <w:rPr>
                <w:vertAlign w:val="superscript"/>
              </w:rPr>
              <w:t>(№ в реестре)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1" w:name="sign_table_exp_state_table_col"/>
            <w:bookmarkEnd w:id="71"/>
            <w:r w:rsidRPr="00B173B2">
              <w:rPr>
                <w:vertAlign w:val="superscript"/>
              </w:rPr>
              <w:t>(Должность)</w:t>
            </w:r>
          </w:p>
        </w:tc>
        <w:tc>
          <w:tcPr>
            <w:tcW w:w="162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0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2" w:name="sign_table_exp_sign_table_col"/>
            <w:bookmarkEnd w:id="72"/>
            <w:r w:rsidRPr="00B173B2">
              <w:rPr>
                <w:vertAlign w:val="superscript"/>
              </w:rPr>
              <w:t>(подпись)</w:t>
            </w:r>
          </w:p>
        </w:tc>
        <w:tc>
          <w:tcPr>
            <w:tcW w:w="161" w:type="pct"/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3" w:name="sign_table_exp"/>
            <w:bookmarkEnd w:id="73"/>
          </w:p>
        </w:tc>
        <w:tc>
          <w:tcPr>
            <w:tcW w:w="137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51F" w:rsidRPr="00B173B2" w:rsidRDefault="0051051F" w:rsidP="00707381">
            <w:pPr>
              <w:pStyle w:val="a8"/>
              <w:rPr>
                <w:b/>
                <w:vertAlign w:val="superscript"/>
              </w:rPr>
            </w:pPr>
            <w:bookmarkStart w:id="74" w:name="sign_table_exp_fio_table_col"/>
            <w:bookmarkEnd w:id="74"/>
            <w:r w:rsidRPr="00B173B2">
              <w:rPr>
                <w:vertAlign w:val="superscript"/>
              </w:rPr>
              <w:t>(Ф.И.О.)</w:t>
            </w:r>
          </w:p>
        </w:tc>
      </w:tr>
    </w:tbl>
    <w:p w:rsidR="00F0524C" w:rsidRPr="00B173B2" w:rsidRDefault="00F0524C" w:rsidP="0051051F">
      <w:pPr>
        <w:rPr>
          <w:sz w:val="18"/>
          <w:szCs w:val="18"/>
        </w:rPr>
      </w:pP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2C5749" w:rsidRPr="00B173B2" w:rsidRDefault="002C5749" w:rsidP="002C5749">
      <w:pPr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Результаты относятся только к объектам, прошедшим измерения.</w:t>
      </w:r>
    </w:p>
    <w:p w:rsidR="002C5749" w:rsidRPr="00B173B2" w:rsidRDefault="002C5749" w:rsidP="002C5749">
      <w:pPr>
        <w:spacing w:before="120" w:after="60"/>
        <w:jc w:val="center"/>
        <w:rPr>
          <w:sz w:val="20"/>
          <w:szCs w:val="20"/>
        </w:rPr>
      </w:pPr>
      <w:r w:rsidRPr="00B173B2">
        <w:rPr>
          <w:sz w:val="20"/>
          <w:szCs w:val="20"/>
        </w:rPr>
        <w:t>______________________________________________________________________________________________</w:t>
      </w:r>
    </w:p>
    <w:p w:rsidR="002C5749" w:rsidRPr="00B173B2" w:rsidRDefault="002C5749" w:rsidP="002C5749">
      <w:pPr>
        <w:spacing w:before="120" w:after="60"/>
        <w:jc w:val="center"/>
        <w:rPr>
          <w:b/>
          <w:sz w:val="20"/>
          <w:szCs w:val="20"/>
        </w:rPr>
      </w:pPr>
      <w:r w:rsidRPr="00B173B2">
        <w:rPr>
          <w:b/>
          <w:sz w:val="20"/>
          <w:szCs w:val="20"/>
        </w:rPr>
        <w:t>Конец протокола</w:t>
      </w:r>
      <w:r w:rsidR="00B173B2">
        <w:rPr>
          <w:b/>
          <w:sz w:val="20"/>
          <w:szCs w:val="20"/>
        </w:rPr>
        <w:t xml:space="preserve"> испытаний</w:t>
      </w:r>
    </w:p>
    <w:p w:rsidR="002C5749" w:rsidRPr="00B173B2" w:rsidRDefault="002C5749" w:rsidP="0051051F">
      <w:pPr>
        <w:rPr>
          <w:sz w:val="18"/>
          <w:szCs w:val="18"/>
        </w:rPr>
      </w:pPr>
    </w:p>
    <w:sectPr w:rsidR="002C5749" w:rsidRPr="00B173B2" w:rsidSect="002C57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CC" w:rsidRDefault="00346DCC" w:rsidP="0076042D">
      <w:pPr>
        <w:pStyle w:val="a9"/>
      </w:pPr>
      <w:r>
        <w:separator/>
      </w:r>
    </w:p>
  </w:endnote>
  <w:endnote w:type="continuationSeparator" w:id="0">
    <w:p w:rsidR="00346DCC" w:rsidRDefault="00346DC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B173B2" w:rsidRPr="00BF47E7" w:rsidTr="00EE4CF9">
      <w:tc>
        <w:tcPr>
          <w:tcW w:w="4428" w:type="dxa"/>
          <w:shd w:val="clear" w:color="auto" w:fill="auto"/>
        </w:tcPr>
        <w:p w:rsidR="00B173B2" w:rsidRPr="00BF47E7" w:rsidRDefault="00EF12EF" w:rsidP="00EE4CF9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41А (39А)5192022Н</w:t>
          </w:r>
        </w:p>
      </w:tc>
      <w:tc>
        <w:tcPr>
          <w:tcW w:w="720" w:type="dxa"/>
          <w:shd w:val="clear" w:color="auto" w:fill="auto"/>
        </w:tcPr>
        <w:p w:rsidR="00B173B2" w:rsidRPr="00BF47E7" w:rsidRDefault="00B173B2" w:rsidP="00EE4CF9">
          <w:pPr>
            <w:jc w:val="center"/>
            <w:rPr>
              <w:sz w:val="20"/>
              <w:szCs w:val="20"/>
            </w:rPr>
          </w:pPr>
          <w:bookmarkStart w:id="75" w:name="kolontitul4"/>
          <w:bookmarkEnd w:id="75"/>
        </w:p>
      </w:tc>
      <w:tc>
        <w:tcPr>
          <w:tcW w:w="4423" w:type="dxa"/>
          <w:shd w:val="clear" w:color="auto" w:fill="auto"/>
        </w:tcPr>
        <w:p w:rsidR="00B173B2" w:rsidRPr="00BF47E7" w:rsidRDefault="00B173B2" w:rsidP="00EE4CF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E7246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CE7246" w:rsidRPr="00CE7246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5671C4" w:rsidRDefault="005671C4" w:rsidP="00A93878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CC" w:rsidRDefault="00346DCC" w:rsidP="0076042D">
      <w:pPr>
        <w:pStyle w:val="a9"/>
      </w:pPr>
      <w:r>
        <w:separator/>
      </w:r>
    </w:p>
  </w:footnote>
  <w:footnote w:type="continuationSeparator" w:id="0">
    <w:p w:rsidR="00346DCC" w:rsidRDefault="00346DCC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F10" w:rsidRDefault="00E96F10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15;  39А, 40А (39А), 41А (39А), 42А (39А), 43А (39А), 44А (39А), 45А (39А), 46А (39А), 47А (39А), 48А (39А), 49А (39А), 50А (39А), 51А (39А), 52А (39А), 53А (39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fio2" w:val="С. А. Богомолов"/>
    <w:docVar w:name="boss_state" w:val="Руководитель испытательной лаборатории ООО &quot;ТрудЭксперт&quot;"/>
    <w:docVar w:name="ceh_info" w:val=" Педагогический персонал"/>
    <w:docVar w:name="chek_unc_results" w:val="   "/>
    <w:docVar w:name="class" w:val="2"/>
    <w:docVar w:name="close_doc_flag" w:val="0"/>
    <w:docVar w:name="co_classes" w:val="   "/>
    <w:docVar w:name="codeok" w:val=" 27244 "/>
    <w:docVar w:name="codeok " w:val="    "/>
    <w:docVar w:name="col18" w:val=" 0 "/>
    <w:docVar w:name="colrab" w:val=" 1 "/>
    <w:docVar w:name="colrab_anal" w:val=" 15 "/>
    <w:docVar w:name="colraball" w:val="    "/>
    <w:docVar w:name="colwom" w:val=" 0 "/>
    <w:docVar w:name="D_dog" w:val="11.03.2022"/>
    <w:docVar w:name="D_prikaz" w:val="10.03.2022"/>
    <w:docVar w:name="dn_zones_doc" w:val="Отсутствует "/>
    <w:docVar w:name="dop_info" w:val="   "/>
    <w:docVar w:name="dop_src" w:val="- отсутствуют;"/>
    <w:docVar w:name="fac_name" w:val="Напряженность"/>
    <w:docVar w:name="fac_name2" w:val="Напряженность"/>
    <w:docVar w:name="facid" w:val="14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9BCB7EECF60A4C539580FA198D45F673"/>
    <w:docVar w:name="fill_date" w:val="19.04.2022"/>
    <w:docVar w:name="footer_num" w:val="Протокол № 41А (39А)5192022Н"/>
    <w:docVar w:name="form" w:val="4"/>
    <w:docVar w:name="grid_data_n_bm1_4" w:val="1~3~~2~4~~3~4~~4~4~~5~4~~"/>
    <w:docVar w:name="grid_data_n_bm1_4_col" w:val="5"/>
    <w:docVar w:name="hlp" w:val="3"/>
    <w:docVar w:name="imp_id2" w:val="_napr9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bm1_1_name" w:val="Плотность сигналов и сообщений (световых, звуковых) и сообщений в среднем за 1 час работы"/>
    <w:docVar w:name="n_bm1_2_name" w:val="Число производственных объектов одновременного наблюдения"/>
    <w:docVar w:name="n_bm1_3_name" w:val="Работа с оптическими приборами (% времени смены)"/>
    <w:docVar w:name="n_bm1_4_name" w:val="Нагрузка на голосовой аппарат (суммарное количество часов, наговариваемое в неделю)"/>
    <w:docVar w:name="n_bm1_5_name" w:val="Нагрузка на слуховой анализатор (при производственной необходимости восприятия речи или дифференцированных сигналов)"/>
    <w:docVar w:name="n_bm1_6_name" w:val="Длительность сосредоточенного наблюдения (% времени смены)"/>
    <w:docVar w:name="n_bm1_header_name" w:val="Сенсорные нагрузки"/>
    <w:docVar w:name="n_bm2_1_name" w:val="Число элементов (приемов), необходимых для реализации простого задания или многократно повторяющихся операций"/>
    <w:docVar w:name="n_bm2_2_name" w:val="Монотонность производственной обстановки (время пассивного наблюдения за ходом технологического процесса в % от времени смены)"/>
    <w:docVar w:name="n_bm2_3_name" w:val="Время активного наблюдения за ходом производственного процесса (% времени смены)"/>
    <w:docVar w:name="n_bm2_header_name" w:val="Монотонность нагрузок"/>
    <w:docVar w:name="N_dog" w:val="519/2022/СОУТ"/>
    <w:docVar w:name="N_prikaz" w:val="49"/>
    <w:docVar w:name="napr_results" w:val="Нагрузка на голосовой аппарат (суммарное кол-во часов, наговариваемое в неделю): _x000d_- результат измерения:  3 + 4 + 4 + 4 + 4  = 19.00;   X(To) = 19.00±0.28, k=2 (p=95%)_x000d_"/>
    <w:docVar w:name="nd_table3_id_205" w:val="_napr1~_napr2~_napr3~_napr4~_napr5~_napr6~_napr7~_napr8~_napr9"/>
    <w:docVar w:name="num_doc" w:val="41А (39А)5192022Н"/>
    <w:docVar w:name="oborud" w:val=" Не применяется "/>
    <w:docVar w:name="operac" w:val=" Работа с детьми "/>
    <w:docVar w:name="org_code" w:val=" "/>
    <w:docVar w:name="org_id" w:val="1"/>
    <w:docVar w:name="org_member_fio" w:val=" "/>
    <w:docVar w:name="org_member_state" w:val=" "/>
    <w:docVar w:name="osv_results" w:val="-отсутствуют;"/>
    <w:docVar w:name="osv_results2" w:val="reserve"/>
    <w:docVar w:name="osv_results3" w:val="reserve"/>
    <w:docVar w:name="param_id_napr1_nd" w:val="203"/>
    <w:docVar w:name="param_id_napr1_nd_nums" w:val="1"/>
    <w:docVar w:name="param_id_napr1_nd2" w:val="205"/>
    <w:docVar w:name="param_id_napr1_si_nums" w:val="1"/>
    <w:docVar w:name="param_id_napr2_nd" w:val="203"/>
    <w:docVar w:name="param_id_napr2_nd_nums" w:val="1"/>
    <w:docVar w:name="param_id_napr2_nd2" w:val="205"/>
    <w:docVar w:name="param_id_napr2_si_nums" w:val="1"/>
    <w:docVar w:name="param_id_napr3_nd" w:val="203"/>
    <w:docVar w:name="param_id_napr3_nd_nums" w:val="1"/>
    <w:docVar w:name="param_id_napr3_nd2" w:val="205"/>
    <w:docVar w:name="param_id_napr3_si_nums" w:val="1"/>
    <w:docVar w:name="param_id_napr4_nd" w:val="203"/>
    <w:docVar w:name="param_id_napr4_nd_nums" w:val="1"/>
    <w:docVar w:name="param_id_napr4_nd2" w:val="205"/>
    <w:docVar w:name="param_id_napr4_si_nums" w:val="1"/>
    <w:docVar w:name="param_id_napr5_nd" w:val="203"/>
    <w:docVar w:name="param_id_napr5_nd_nums" w:val="1"/>
    <w:docVar w:name="param_id_napr5_nd2" w:val="205"/>
    <w:docVar w:name="param_id_napr5_si_nums" w:val="1"/>
    <w:docVar w:name="param_id_napr6_nd" w:val="203"/>
    <w:docVar w:name="param_id_napr6_nd_nums" w:val="1"/>
    <w:docVar w:name="param_id_napr6_nd2" w:val="205"/>
    <w:docVar w:name="param_id_napr6_si_nums" w:val="1"/>
    <w:docVar w:name="param_id_napr7_nd" w:val="203"/>
    <w:docVar w:name="param_id_napr7_nd_nums" w:val="1"/>
    <w:docVar w:name="param_id_napr7_nd2" w:val="205"/>
    <w:docVar w:name="param_id_napr7_si_nums" w:val="1"/>
    <w:docVar w:name="param_id_napr8_nd" w:val="203"/>
    <w:docVar w:name="param_id_napr8_nd_nums" w:val="1"/>
    <w:docVar w:name="param_id_napr8_nd2" w:val="205"/>
    <w:docVar w:name="param_id_napr8_si_nums" w:val="1"/>
    <w:docVar w:name="param_id_napr9_nd" w:val="203"/>
    <w:docVar w:name="param_id_napr9_nd_nums" w:val="1"/>
    <w:docVar w:name="param_id_napr9_nd2" w:val="205"/>
    <w:docVar w:name="param_id_napr9_si_nums" w:val="1"/>
    <w:docVar w:name="pers_boss_id_1_guid" w:val="870EEE512BF8486F82FAD45EBD406339"/>
    <w:docVar w:name="pers_boss_id_1_snils" w:val="141-439-270 42"/>
    <w:docVar w:name="pers_boss_id_2_guid" w:val="end"/>
    <w:docVar w:name="pers_boss_id_2_snils" w:val="end"/>
    <w:docVar w:name="pers_exp_id_1_guid" w:val="77E2AAB61B2B4490A3514C4F9E7829AD"/>
    <w:docVar w:name="pers_exp_id_1_snils" w:val="184-544-112 73"/>
    <w:docVar w:name="pers_exp_id_2_guid" w:val="end"/>
    <w:docVar w:name="pers_exp_id_2_snils" w:val="end"/>
    <w:docVar w:name="pers_izm_id_1_guid" w:val="2362375DE8724EFE9261285458B55E01"/>
    <w:docVar w:name="pers_izm_id_1_snils" w:val="058-137-340-61"/>
    <w:docVar w:name="pers_izm_id_2_guid" w:val="end"/>
    <w:docVar w:name="pers_izm_id_2_snils" w:val="end"/>
    <w:docVar w:name="query_date" w:val=" "/>
    <w:docVar w:name="rab_250n" w:val="0"/>
    <w:docVar w:name="rab_250n_p5" w:val="0"/>
    <w:docVar w:name="rab_433n" w:val="0"/>
    <w:docVar w:name="rab_543n" w:val="0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C6A19E2BD70041CCA181D8AF00271CF9"/>
    <w:docVar w:name="rm_id" w:val="41"/>
    <w:docVar w:name="rm_name" w:val=" Учитель "/>
    <w:docVar w:name="rm_number" w:val=" 41А (39А)"/>
    <w:docVar w:name="sex" w:val="m"/>
    <w:docVar w:name="sex_header" w:val="для мужчин"/>
    <w:docVar w:name="sex_info" w:val="мужской"/>
    <w:docVar w:name="si_error" w:val="0"/>
    <w:docVar w:name="si_num1" w:val="A76FC840295348FD8D6CFFA69ED7343C~0230~11.10.2021-10.10.2022"/>
    <w:docVar w:name="si_num1_dates" w:val="11.10.2021-10.10.2022"/>
    <w:docVar w:name="si_num1_num_doc" w:val="С-БН/11-102021/101324738"/>
    <w:docVar w:name="si_num2" w:val="end"/>
    <w:docVar w:name="si_os_error" w:val="0"/>
    <w:docVar w:name="si_os_num1" w:val="C7D16F59E66846C49FF5B29EE756FE35~143315~07.06.2021-06.06.2023"/>
    <w:docVar w:name="si_os_num1_dates" w:val="07.06.2021-06.06.2023"/>
    <w:docVar w:name="si_os_num1_num_doc" w:val="С-М/07-06-2021/68786228"/>
    <w:docVar w:name="si_os_num2" w:val="end"/>
    <w:docVar w:name="sign_date" w:val="19.04.2022"/>
    <w:docVar w:name="struct_info" w:val="    "/>
    <w:docVar w:name="template" w:val="napr_prg2019_sout.dot"/>
    <w:docVar w:name="test_date" w:val="   "/>
    <w:docVar w:name="timesmena" w:val="408"/>
    <w:docVar w:name="tools" w:val=" Не используются "/>
    <w:docVar w:name="tyag_results" w:val="- отсутствует;"/>
    <w:docVar w:name="var_formula_unc" w:val=" "/>
    <w:docVar w:name="version" w:val="51"/>
  </w:docVars>
  <w:rsids>
    <w:rsidRoot w:val="00346DCC"/>
    <w:rsid w:val="00025683"/>
    <w:rsid w:val="0004130D"/>
    <w:rsid w:val="00046815"/>
    <w:rsid w:val="00050199"/>
    <w:rsid w:val="0005566C"/>
    <w:rsid w:val="00057D8F"/>
    <w:rsid w:val="000624A8"/>
    <w:rsid w:val="00087C9E"/>
    <w:rsid w:val="000912BC"/>
    <w:rsid w:val="000A0E83"/>
    <w:rsid w:val="000D1F5B"/>
    <w:rsid w:val="000E0734"/>
    <w:rsid w:val="000F37FC"/>
    <w:rsid w:val="000F3C2A"/>
    <w:rsid w:val="00110025"/>
    <w:rsid w:val="00125D01"/>
    <w:rsid w:val="001429B1"/>
    <w:rsid w:val="00153FBD"/>
    <w:rsid w:val="001607C8"/>
    <w:rsid w:val="0018651F"/>
    <w:rsid w:val="001E6959"/>
    <w:rsid w:val="001F4D8D"/>
    <w:rsid w:val="00222784"/>
    <w:rsid w:val="00234932"/>
    <w:rsid w:val="00244A60"/>
    <w:rsid w:val="002621AC"/>
    <w:rsid w:val="00283A6B"/>
    <w:rsid w:val="002C5343"/>
    <w:rsid w:val="002C5749"/>
    <w:rsid w:val="002D5823"/>
    <w:rsid w:val="002E5061"/>
    <w:rsid w:val="002E55C6"/>
    <w:rsid w:val="002E61D9"/>
    <w:rsid w:val="00305B2F"/>
    <w:rsid w:val="0032707B"/>
    <w:rsid w:val="00346DCC"/>
    <w:rsid w:val="003638C5"/>
    <w:rsid w:val="00367816"/>
    <w:rsid w:val="00373E02"/>
    <w:rsid w:val="00381BBB"/>
    <w:rsid w:val="003876C3"/>
    <w:rsid w:val="003B1C63"/>
    <w:rsid w:val="003C24DB"/>
    <w:rsid w:val="00402CAC"/>
    <w:rsid w:val="004148DB"/>
    <w:rsid w:val="00416DB6"/>
    <w:rsid w:val="00426710"/>
    <w:rsid w:val="00436079"/>
    <w:rsid w:val="00444410"/>
    <w:rsid w:val="00453663"/>
    <w:rsid w:val="004A47AD"/>
    <w:rsid w:val="004C4DB2"/>
    <w:rsid w:val="004D719C"/>
    <w:rsid w:val="004F5D59"/>
    <w:rsid w:val="0051051F"/>
    <w:rsid w:val="00515319"/>
    <w:rsid w:val="00563E94"/>
    <w:rsid w:val="005671C4"/>
    <w:rsid w:val="00576095"/>
    <w:rsid w:val="00577651"/>
    <w:rsid w:val="00592D84"/>
    <w:rsid w:val="005A017E"/>
    <w:rsid w:val="005A3A36"/>
    <w:rsid w:val="005B055C"/>
    <w:rsid w:val="005B466C"/>
    <w:rsid w:val="005B7FE8"/>
    <w:rsid w:val="005C0A9A"/>
    <w:rsid w:val="005C6A94"/>
    <w:rsid w:val="005E5DF1"/>
    <w:rsid w:val="005E714A"/>
    <w:rsid w:val="005F7575"/>
    <w:rsid w:val="0069682B"/>
    <w:rsid w:val="006C28B3"/>
    <w:rsid w:val="0070214B"/>
    <w:rsid w:val="007035B1"/>
    <w:rsid w:val="007049EB"/>
    <w:rsid w:val="00707381"/>
    <w:rsid w:val="00710271"/>
    <w:rsid w:val="00717C9F"/>
    <w:rsid w:val="00745ADA"/>
    <w:rsid w:val="00754D38"/>
    <w:rsid w:val="0076042D"/>
    <w:rsid w:val="007652ED"/>
    <w:rsid w:val="00780090"/>
    <w:rsid w:val="007D1852"/>
    <w:rsid w:val="007D2CEA"/>
    <w:rsid w:val="00815C10"/>
    <w:rsid w:val="0081642C"/>
    <w:rsid w:val="0082009D"/>
    <w:rsid w:val="00830CE0"/>
    <w:rsid w:val="00842EE4"/>
    <w:rsid w:val="008751FB"/>
    <w:rsid w:val="00883461"/>
    <w:rsid w:val="008943C6"/>
    <w:rsid w:val="00897462"/>
    <w:rsid w:val="008A4326"/>
    <w:rsid w:val="008E68DE"/>
    <w:rsid w:val="0090588D"/>
    <w:rsid w:val="009177C9"/>
    <w:rsid w:val="0092778A"/>
    <w:rsid w:val="00967790"/>
    <w:rsid w:val="00981670"/>
    <w:rsid w:val="009940FC"/>
    <w:rsid w:val="009B1F9F"/>
    <w:rsid w:val="009B2FB6"/>
    <w:rsid w:val="009D19F2"/>
    <w:rsid w:val="009D2790"/>
    <w:rsid w:val="009F33A4"/>
    <w:rsid w:val="009F5C3B"/>
    <w:rsid w:val="00A12349"/>
    <w:rsid w:val="00A13E3A"/>
    <w:rsid w:val="00A224DF"/>
    <w:rsid w:val="00A6145B"/>
    <w:rsid w:val="00A91908"/>
    <w:rsid w:val="00A93878"/>
    <w:rsid w:val="00AA4551"/>
    <w:rsid w:val="00AA46ED"/>
    <w:rsid w:val="00AA4DCC"/>
    <w:rsid w:val="00AD14A4"/>
    <w:rsid w:val="00AD7C32"/>
    <w:rsid w:val="00AF796F"/>
    <w:rsid w:val="00B17052"/>
    <w:rsid w:val="00B173B2"/>
    <w:rsid w:val="00B17D8A"/>
    <w:rsid w:val="00B210A8"/>
    <w:rsid w:val="00B44DD2"/>
    <w:rsid w:val="00B80C69"/>
    <w:rsid w:val="00B90373"/>
    <w:rsid w:val="00BA5029"/>
    <w:rsid w:val="00BC13ED"/>
    <w:rsid w:val="00BC2F3C"/>
    <w:rsid w:val="00BD2848"/>
    <w:rsid w:val="00C02721"/>
    <w:rsid w:val="00C11E1A"/>
    <w:rsid w:val="00C16ECA"/>
    <w:rsid w:val="00CA12B6"/>
    <w:rsid w:val="00CA5B86"/>
    <w:rsid w:val="00CB6680"/>
    <w:rsid w:val="00CE1564"/>
    <w:rsid w:val="00CE3307"/>
    <w:rsid w:val="00CE69B2"/>
    <w:rsid w:val="00CE7246"/>
    <w:rsid w:val="00D0412A"/>
    <w:rsid w:val="00D2177B"/>
    <w:rsid w:val="00D35A27"/>
    <w:rsid w:val="00D47E77"/>
    <w:rsid w:val="00D671D8"/>
    <w:rsid w:val="00D76DF8"/>
    <w:rsid w:val="00D95917"/>
    <w:rsid w:val="00DB5302"/>
    <w:rsid w:val="00DD6B1F"/>
    <w:rsid w:val="00E124F4"/>
    <w:rsid w:val="00E36337"/>
    <w:rsid w:val="00E403BD"/>
    <w:rsid w:val="00E47C2F"/>
    <w:rsid w:val="00E7074F"/>
    <w:rsid w:val="00E751FE"/>
    <w:rsid w:val="00E96F10"/>
    <w:rsid w:val="00EA2274"/>
    <w:rsid w:val="00EB3C1B"/>
    <w:rsid w:val="00EB72AD"/>
    <w:rsid w:val="00EC37A1"/>
    <w:rsid w:val="00EE4CF9"/>
    <w:rsid w:val="00EE5C4A"/>
    <w:rsid w:val="00EF12EF"/>
    <w:rsid w:val="00EF3DC4"/>
    <w:rsid w:val="00EF45AF"/>
    <w:rsid w:val="00F0244D"/>
    <w:rsid w:val="00F0409B"/>
    <w:rsid w:val="00F0524C"/>
    <w:rsid w:val="00F37F6C"/>
    <w:rsid w:val="00F76072"/>
    <w:rsid w:val="00F84972"/>
    <w:rsid w:val="00FA0042"/>
    <w:rsid w:val="00FB001B"/>
    <w:rsid w:val="00FB3256"/>
    <w:rsid w:val="00FC0401"/>
    <w:rsid w:val="00FD0D10"/>
    <w:rsid w:val="00FD2BA8"/>
    <w:rsid w:val="00FE2CB2"/>
    <w:rsid w:val="00FE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chartTrackingRefBased/>
  <w15:docId w15:val="{C1527F13-F50B-4F1E-8065-71DC5C939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A938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2019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napr_prg2019_sout</Template>
  <TotalTime>1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9202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user</dc:creator>
  <cp:keywords/>
  <dc:description/>
  <cp:lastModifiedBy>user</cp:lastModifiedBy>
  <cp:revision>5</cp:revision>
  <dcterms:created xsi:type="dcterms:W3CDTF">2022-04-18T07:27:00Z</dcterms:created>
  <dcterms:modified xsi:type="dcterms:W3CDTF">2022-04-18T08:36:00Z</dcterms:modified>
</cp:coreProperties>
</file>